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D8" w:rsidRPr="00110043" w:rsidRDefault="005627D8" w:rsidP="005627D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5627D8" w:rsidRPr="00110043" w:rsidRDefault="005627D8" w:rsidP="005627D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5627D8" w:rsidRPr="00110043" w:rsidRDefault="005627D8" w:rsidP="005627D8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5627D8" w:rsidRPr="001F36E7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_МБУ «</w:t>
      </w:r>
      <w:r>
        <w:rPr>
          <w:rFonts w:ascii="Times New Roman" w:hAnsi="Times New Roman" w:cs="Times New Roman"/>
          <w:b/>
        </w:rPr>
        <w:t>Управление по развитию туризма и внешних связей</w:t>
      </w:r>
      <w:r w:rsidRPr="001F36E7">
        <w:rPr>
          <w:rFonts w:ascii="Times New Roman" w:hAnsi="Times New Roman" w:cs="Times New Roman"/>
          <w:b/>
        </w:rPr>
        <w:t>»  ЗА 201</w:t>
      </w:r>
      <w:r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28</w:t>
      </w:r>
      <w:r w:rsidRPr="00110043">
        <w:rPr>
          <w:rFonts w:ascii="Times New Roman" w:hAnsi="Times New Roman" w:cs="Times New Roman"/>
        </w:rPr>
        <w:t xml:space="preserve">" </w:t>
      </w:r>
      <w:proofErr w:type="spellStart"/>
      <w:r w:rsidRPr="0011004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февраля</w:t>
      </w:r>
      <w:proofErr w:type="spellEnd"/>
      <w:r w:rsidRPr="00110043">
        <w:rPr>
          <w:rFonts w:ascii="Times New Roman" w:hAnsi="Times New Roman" w:cs="Times New Roman"/>
        </w:rPr>
        <w:t>__ 20_</w:t>
      </w:r>
      <w:r>
        <w:rPr>
          <w:rFonts w:ascii="Times New Roman" w:hAnsi="Times New Roman" w:cs="Times New Roman"/>
        </w:rPr>
        <w:t>14</w:t>
      </w:r>
      <w:r w:rsidRPr="00110043">
        <w:rPr>
          <w:rFonts w:ascii="Times New Roman" w:hAnsi="Times New Roman" w:cs="Times New Roman"/>
        </w:rPr>
        <w:t xml:space="preserve"> года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1. ОБЩИЕ ПОКАЗАТЕЛИ, ПРИМЕНЯЕМЫЕ </w:t>
      </w:r>
      <w:proofErr w:type="gramStart"/>
      <w:r w:rsidRPr="00110043">
        <w:rPr>
          <w:rFonts w:ascii="Times New Roman" w:hAnsi="Times New Roman" w:cs="Times New Roman"/>
        </w:rPr>
        <w:t>ПРИ</w:t>
      </w:r>
      <w:proofErr w:type="gramEnd"/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5627D8" w:rsidRPr="00110043" w:rsidTr="00692A21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5627D8" w:rsidRPr="00110043" w:rsidTr="00692A21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F00576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год,      </w:t>
            </w:r>
            <w:r w:rsidRPr="00F00576">
              <w:rPr>
                <w:rFonts w:ascii="Times New Roman" w:hAnsi="Times New Roman" w:cs="Times New Roman"/>
              </w:rPr>
              <w:br/>
            </w:r>
            <w:proofErr w:type="spellStart"/>
            <w:r w:rsidRPr="00F00576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F00576">
              <w:rPr>
                <w:rFonts w:ascii="Times New Roman" w:hAnsi="Times New Roman" w:cs="Times New Roman"/>
              </w:rPr>
              <w:t>т</w:t>
            </w:r>
            <w:proofErr w:type="spellEnd"/>
            <w:r w:rsidRPr="00F00576">
              <w:rPr>
                <w:rFonts w:ascii="Times New Roman" w:hAnsi="Times New Roman" w:cs="Times New Roman"/>
              </w:rPr>
              <w:t>-</w:t>
            </w:r>
            <w:proofErr w:type="gramEnd"/>
            <w:r w:rsidRPr="00F00576">
              <w:rPr>
                <w:rFonts w:ascii="Times New Roman" w:hAnsi="Times New Roman" w:cs="Times New Roman"/>
              </w:rPr>
              <w:t xml:space="preserve"> </w:t>
            </w:r>
            <w:r w:rsidRPr="00F00576">
              <w:rPr>
                <w:rFonts w:ascii="Times New Roman" w:hAnsi="Times New Roman" w:cs="Times New Roman"/>
              </w:rPr>
              <w:br/>
            </w:r>
            <w:proofErr w:type="spellStart"/>
            <w:r w:rsidRPr="00F00576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F00576">
              <w:rPr>
                <w:rFonts w:ascii="Times New Roman" w:hAnsi="Times New Roman" w:cs="Times New Roman"/>
              </w:rPr>
              <w:t xml:space="preserve">    </w:t>
            </w:r>
            <w:r w:rsidRPr="00F00576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F00576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5627D8" w:rsidRPr="00110043" w:rsidTr="00692A2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692A2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692A2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5627D8" w:rsidRPr="00110043" w:rsidTr="00692A21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7 133 000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12 648 000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8 697 000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8 977 000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</w:tr>
      <w:tr w:rsidR="005627D8" w:rsidRPr="00110043" w:rsidTr="00692A21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103,2</w:t>
            </w:r>
          </w:p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7 133 000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12 648 000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8 697 000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8 977 000</w:t>
            </w:r>
            <w:r w:rsidR="005627D8">
              <w:rPr>
                <w:rFonts w:ascii="Times New Roman" w:hAnsi="Times New Roman" w:cs="Times New Roman"/>
              </w:rPr>
              <w:t>,00</w:t>
            </w:r>
          </w:p>
        </w:tc>
      </w:tr>
      <w:tr w:rsidR="005627D8" w:rsidRPr="00110043" w:rsidTr="00692A21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103,2</w:t>
            </w:r>
          </w:p>
          <w:p w:rsidR="00D3398C" w:rsidRDefault="00D3398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5627D8" w:rsidRPr="00110043" w:rsidTr="00692A21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692A21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сопоставления  фактического   и  планового  значений,   </w:t>
      </w:r>
      <w:proofErr w:type="gramStart"/>
      <w:r w:rsidRPr="00110043">
        <w:rPr>
          <w:rFonts w:ascii="Times New Roman" w:hAnsi="Times New Roman" w:cs="Times New Roman"/>
        </w:rPr>
        <w:t>для</w:t>
      </w:r>
      <w:proofErr w:type="gramEnd"/>
      <w:r w:rsidRPr="00110043">
        <w:rPr>
          <w:rFonts w:ascii="Times New Roman" w:hAnsi="Times New Roman" w:cs="Times New Roman"/>
        </w:rPr>
        <w:t xml:space="preserve">   уменьшающихся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  <w:proofErr w:type="gramEnd"/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5627D8" w:rsidRPr="00110043" w:rsidRDefault="005627D8" w:rsidP="005627D8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5627D8" w:rsidRPr="00110043" w:rsidTr="00692A21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5627D8" w:rsidRPr="00110043" w:rsidTr="00692A21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C532DC" w:rsidRPr="00110043" w:rsidTr="00AA285D">
        <w:trPr>
          <w:cantSplit/>
          <w:trHeight w:val="240"/>
        </w:trPr>
        <w:tc>
          <w:tcPr>
            <w:tcW w:w="106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C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продвижения и предоставления туристских услуг на территории Ханты-Мансийска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F1B57" w:rsidP="008F1B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532DC" w:rsidP="00C532DC">
            <w:pPr>
              <w:autoSpaceDE w:val="0"/>
              <w:autoSpaceDN w:val="0"/>
              <w:adjustRightInd w:val="0"/>
              <w:outlineLvl w:val="1"/>
            </w:pPr>
            <w:r>
              <w:t>Уровень удовлетворенности потребителей качеством оказания муниципальной услуги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  <w:r w:rsidR="005627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27D8">
              <w:rPr>
                <w:rFonts w:ascii="Times New Roman" w:hAnsi="Times New Roman" w:cs="Times New Roman"/>
              </w:rPr>
              <w:t>0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611E09" w:rsidRDefault="00C532DC" w:rsidP="00C532DC">
            <w:pPr>
              <w:autoSpaceDE w:val="0"/>
              <w:autoSpaceDN w:val="0"/>
              <w:adjustRightInd w:val="0"/>
              <w:outlineLvl w:val="1"/>
            </w:pPr>
            <w:r>
              <w:t>Своевременная подготовка и предоставление физическим и юридическим лицам информации о туристских услугах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5627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532DC">
              <w:rPr>
                <w:rFonts w:ascii="Times New Roman" w:hAnsi="Times New Roman" w:cs="Times New Roman"/>
              </w:rPr>
              <w:t>беспечение доступности услуги (количество посетителей)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 w:rsidR="005627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532DC">
              <w:rPr>
                <w:rFonts w:ascii="Times New Roman" w:hAnsi="Times New Roman" w:cs="Times New Roman"/>
              </w:rPr>
              <w:t>оступность и прозрачность информации, предоставляемой потребителю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532DC">
              <w:rPr>
                <w:rFonts w:ascii="Times New Roman" w:hAnsi="Times New Roman" w:cs="Times New Roman"/>
              </w:rPr>
              <w:t>здание и распространение специальной литературы, листовок, памяток, публикаций, видеороликов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337509" w:rsidRDefault="00337509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37509">
              <w:rPr>
                <w:rFonts w:ascii="Times New Roman" w:hAnsi="Times New Roman" w:cs="Times New Roman"/>
              </w:rPr>
              <w:t>аличие квалифицированных сотрудников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C532DC" w:rsidP="00C532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337509" w:rsidRDefault="00337509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337509">
              <w:rPr>
                <w:rFonts w:ascii="Times New Roman" w:hAnsi="Times New Roman" w:cs="Times New Roman"/>
              </w:rPr>
              <w:t>оличество обоснованных жалоб на качество оказываемых услуг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C532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F1B57" w:rsidRPr="00110043" w:rsidTr="00156A75">
        <w:trPr>
          <w:cantSplit/>
          <w:trHeight w:val="240"/>
        </w:trPr>
        <w:tc>
          <w:tcPr>
            <w:tcW w:w="106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мероприятий в сфере социально-экономического развития муниципального образования город Ханты-Мансийска</w:t>
            </w:r>
          </w:p>
        </w:tc>
      </w:tr>
      <w:tr w:rsidR="00337509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Pr="00405DC0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lastRenderedPageBreak/>
              <w:t>Количество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Pr="00110043" w:rsidRDefault="00337509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509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F1B57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F1B57">
              <w:rPr>
                <w:rFonts w:ascii="Times New Roman" w:hAnsi="Times New Roman" w:cs="Times New Roman"/>
              </w:rPr>
              <w:t>Уровень удовлетворенности потребителей качеством оказания муниципальной услуги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F1B57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F1B57">
              <w:rPr>
                <w:rFonts w:ascii="Times New Roman" w:hAnsi="Times New Roman" w:cs="Times New Roman"/>
              </w:rPr>
              <w:t>воевременная подготовка и предоставление услуги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F1B57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F1B57">
              <w:rPr>
                <w:rFonts w:ascii="Times New Roman" w:hAnsi="Times New Roman" w:cs="Times New Roman"/>
              </w:rPr>
              <w:t>беспечение доступности услуги (количество посетителей)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</w:tr>
      <w:tr w:rsidR="008F1B57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F1B57">
              <w:rPr>
                <w:rFonts w:ascii="Times New Roman" w:hAnsi="Times New Roman" w:cs="Times New Roman"/>
              </w:rPr>
              <w:t>аличие квалифицированных сотрудников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F1B57" w:rsidRPr="00110043" w:rsidTr="00692A2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8F1B57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F1B57">
              <w:rPr>
                <w:rFonts w:ascii="Times New Roman" w:hAnsi="Times New Roman" w:cs="Times New Roman"/>
              </w:rPr>
              <w:t>оличество обоснованных жалоб на качество оказываемых услуг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Pr="00110043" w:rsidRDefault="008F1B57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571A1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B57" w:rsidRDefault="00FD2946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627D8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3. Перечень  мероприятий,   направленных   на  повышение  эффективности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5627D8" w:rsidRPr="00110043" w:rsidRDefault="005627D8" w:rsidP="005627D8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5488"/>
        <w:gridCol w:w="3686"/>
      </w:tblGrid>
      <w:tr w:rsidR="005627D8" w:rsidRPr="00110043" w:rsidTr="00692A2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10043">
              <w:rPr>
                <w:rFonts w:ascii="Times New Roman" w:hAnsi="Times New Roman" w:cs="Times New Roman"/>
              </w:rPr>
              <w:t>/</w:t>
            </w:r>
            <w:proofErr w:type="spell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 путеводителя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C770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потребителей муниципальной услуги, информирование населения города, обеспечение доступности, повышение имиджа города, заинтересованности граждан</w:t>
            </w:r>
            <w:r w:rsidR="005627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702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информационных киосков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177EA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имиджа учреждения, увеличение числа потребителей услуги, повышение доступности, оперативность получения информации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C770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проекта «Маршруты доверия и гостеприимства»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экскурсионных туров для людей с ограниченными возможностями, расширение круга потребителей, обеспечение доступности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МЕРОПРИЯТИЯ, ПРЕДПОЛАГАЕМЫЕ К РЕАЛИЗАЦИИ В __</w:t>
            </w:r>
            <w:r>
              <w:rPr>
                <w:rFonts w:ascii="Times New Roman" w:hAnsi="Times New Roman" w:cs="Times New Roman"/>
              </w:rPr>
              <w:t>2014</w:t>
            </w:r>
            <w:r w:rsidRPr="00110043">
              <w:rPr>
                <w:rFonts w:ascii="Times New Roman" w:hAnsi="Times New Roman" w:cs="Times New Roman"/>
              </w:rPr>
              <w:t xml:space="preserve">__ ГОДУ          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177EA4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сайта учреждения </w:t>
            </w:r>
            <w:r w:rsidR="005627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2B0C9D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имиджа учреждения, увеличение числа потребителей услуги, повышение доступности, оперативность получения информации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85CDC" w:rsidP="00885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во всероссийских и международных конкурсах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85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2B0C9D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имиджа учреждения и города, привлечение туристов, развитие туризма, укрепление взаимодействия и сотрудничества с другими</w:t>
            </w:r>
            <w:r w:rsidR="00CB09A2">
              <w:rPr>
                <w:rFonts w:ascii="Times New Roman" w:hAnsi="Times New Roman" w:cs="Times New Roman"/>
              </w:rPr>
              <w:t xml:space="preserve"> территориями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85CDC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CDC" w:rsidRDefault="00885C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CDC" w:rsidRDefault="002B0C9D" w:rsidP="00885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Покупка программного продукта для изготовления информационного и презентационного материала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CDC" w:rsidRDefault="002B0C9D" w:rsidP="00885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CDC" w:rsidRDefault="002B0C9D" w:rsidP="002B0C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Оптимизация бюджетных средств, оперативность издания печатных продуктов, качество, возможность использования в качестве развития предпринимательской деятельности, способствующей к увеличению доходов учреждения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CDC" w:rsidRPr="00110043" w:rsidRDefault="00885CDC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</w:t>
      </w:r>
      <w:r w:rsidR="00CB09A2">
        <w:rPr>
          <w:rFonts w:ascii="Times New Roman" w:hAnsi="Times New Roman" w:cs="Times New Roman"/>
        </w:rPr>
        <w:t xml:space="preserve">бюджетного </w:t>
      </w:r>
      <w:r w:rsidRPr="00110043">
        <w:rPr>
          <w:rFonts w:ascii="Times New Roman" w:hAnsi="Times New Roman" w:cs="Times New Roman"/>
        </w:rPr>
        <w:t xml:space="preserve">учреждения  </w:t>
      </w:r>
      <w:r w:rsidR="008545FC"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Pr="00110043">
        <w:rPr>
          <w:rFonts w:ascii="Times New Roman" w:hAnsi="Times New Roman" w:cs="Times New Roman"/>
        </w:rPr>
        <w:t>_______</w:t>
      </w:r>
      <w:r w:rsidR="008545FC">
        <w:rPr>
          <w:rFonts w:ascii="Times New Roman" w:hAnsi="Times New Roman" w:cs="Times New Roman"/>
        </w:rPr>
        <w:t>Линкер</w:t>
      </w:r>
      <w:proofErr w:type="spellEnd"/>
      <w:r w:rsidR="008545FC">
        <w:rPr>
          <w:rFonts w:ascii="Times New Roman" w:hAnsi="Times New Roman" w:cs="Times New Roman"/>
        </w:rPr>
        <w:t xml:space="preserve"> А.С.</w:t>
      </w:r>
      <w:r w:rsidRPr="00110043">
        <w:rPr>
          <w:rFonts w:ascii="Times New Roman" w:hAnsi="Times New Roman" w:cs="Times New Roman"/>
        </w:rPr>
        <w:t>_________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8545FC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</w:t>
      </w:r>
      <w:r w:rsidR="008545FC">
        <w:rPr>
          <w:rFonts w:ascii="Times New Roman" w:hAnsi="Times New Roman" w:cs="Times New Roman"/>
        </w:rPr>
        <w:t xml:space="preserve">                    </w:t>
      </w:r>
      <w:r w:rsidRPr="00110043">
        <w:rPr>
          <w:rFonts w:ascii="Times New Roman" w:hAnsi="Times New Roman" w:cs="Times New Roman"/>
        </w:rPr>
        <w:t xml:space="preserve">   (расшифровка подписи)</w:t>
      </w:r>
    </w:p>
    <w:p w:rsidR="005627D8" w:rsidRPr="00110043" w:rsidRDefault="008545FC" w:rsidP="005627D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5627D8" w:rsidRDefault="005627D8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5627D8" w:rsidRDefault="005627D8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5627D8" w:rsidRDefault="005627D8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CB09A2" w:rsidRDefault="00CB09A2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7A5D5A" w:rsidRPr="00110043" w:rsidRDefault="007A5D5A" w:rsidP="007A5D5A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7A5D5A" w:rsidRPr="00110043" w:rsidRDefault="007A5D5A" w:rsidP="007A5D5A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7A5D5A" w:rsidRPr="00110043" w:rsidRDefault="007A5D5A" w:rsidP="007A5D5A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7A5D5A" w:rsidRPr="00110043" w:rsidRDefault="007A5D5A" w:rsidP="007A5D5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7A5D5A" w:rsidRPr="00110043" w:rsidRDefault="007A5D5A" w:rsidP="007A5D5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7A5D5A" w:rsidRPr="001F36E7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</w:t>
      </w:r>
      <w:r w:rsidR="00EF2E6B" w:rsidRPr="001F36E7">
        <w:rPr>
          <w:rFonts w:ascii="Times New Roman" w:hAnsi="Times New Roman" w:cs="Times New Roman"/>
          <w:b/>
        </w:rPr>
        <w:t>МБУ «Городской информа</w:t>
      </w:r>
      <w:r w:rsidR="00C136D0" w:rsidRPr="001F36E7">
        <w:rPr>
          <w:rFonts w:ascii="Times New Roman" w:hAnsi="Times New Roman" w:cs="Times New Roman"/>
          <w:b/>
        </w:rPr>
        <w:t xml:space="preserve">ционный центр» </w:t>
      </w:r>
      <w:r w:rsidRPr="001F36E7">
        <w:rPr>
          <w:rFonts w:ascii="Times New Roman" w:hAnsi="Times New Roman" w:cs="Times New Roman"/>
          <w:b/>
        </w:rPr>
        <w:t xml:space="preserve"> ЗА </w:t>
      </w:r>
      <w:r w:rsidR="00C136D0" w:rsidRPr="001F36E7">
        <w:rPr>
          <w:rFonts w:ascii="Times New Roman" w:hAnsi="Times New Roman" w:cs="Times New Roman"/>
          <w:b/>
        </w:rPr>
        <w:t>201</w:t>
      </w:r>
      <w:r w:rsidR="00301AAC">
        <w:rPr>
          <w:rFonts w:ascii="Times New Roman" w:hAnsi="Times New Roman" w:cs="Times New Roman"/>
          <w:b/>
        </w:rPr>
        <w:t>3</w:t>
      </w:r>
      <w:r w:rsidR="00C136D0" w:rsidRPr="001F36E7">
        <w:rPr>
          <w:rFonts w:ascii="Times New Roman" w:hAnsi="Times New Roman" w:cs="Times New Roman"/>
          <w:b/>
        </w:rPr>
        <w:t xml:space="preserve"> </w:t>
      </w:r>
      <w:r w:rsidRPr="001F36E7">
        <w:rPr>
          <w:rFonts w:ascii="Times New Roman" w:hAnsi="Times New Roman" w:cs="Times New Roman"/>
          <w:b/>
        </w:rPr>
        <w:t>ГОД</w:t>
      </w: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 w:rsidR="00C23DC7">
        <w:rPr>
          <w:rFonts w:ascii="Times New Roman" w:hAnsi="Times New Roman" w:cs="Times New Roman"/>
        </w:rPr>
        <w:t>28</w:t>
      </w:r>
      <w:r w:rsidRPr="00110043">
        <w:rPr>
          <w:rFonts w:ascii="Times New Roman" w:hAnsi="Times New Roman" w:cs="Times New Roman"/>
        </w:rPr>
        <w:t xml:space="preserve">" </w:t>
      </w:r>
      <w:proofErr w:type="spellStart"/>
      <w:r w:rsidRPr="00110043">
        <w:rPr>
          <w:rFonts w:ascii="Times New Roman" w:hAnsi="Times New Roman" w:cs="Times New Roman"/>
        </w:rPr>
        <w:t>__</w:t>
      </w:r>
      <w:r w:rsidR="00C23DC7">
        <w:rPr>
          <w:rFonts w:ascii="Times New Roman" w:hAnsi="Times New Roman" w:cs="Times New Roman"/>
        </w:rPr>
        <w:t>февраля</w:t>
      </w:r>
      <w:proofErr w:type="spellEnd"/>
      <w:r w:rsidRPr="00110043">
        <w:rPr>
          <w:rFonts w:ascii="Times New Roman" w:hAnsi="Times New Roman" w:cs="Times New Roman"/>
        </w:rPr>
        <w:t>__ 20_</w:t>
      </w:r>
      <w:r w:rsidR="00C23DC7">
        <w:rPr>
          <w:rFonts w:ascii="Times New Roman" w:hAnsi="Times New Roman" w:cs="Times New Roman"/>
        </w:rPr>
        <w:t>1</w:t>
      </w:r>
      <w:r w:rsidR="00301AAC">
        <w:rPr>
          <w:rFonts w:ascii="Times New Roman" w:hAnsi="Times New Roman" w:cs="Times New Roman"/>
        </w:rPr>
        <w:t>4</w:t>
      </w:r>
      <w:r w:rsidRPr="00110043">
        <w:rPr>
          <w:rFonts w:ascii="Times New Roman" w:hAnsi="Times New Roman" w:cs="Times New Roman"/>
        </w:rPr>
        <w:t xml:space="preserve"> года</w:t>
      </w: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1. ОБЩИЕ ПОКАЗАТЕЛИ, ПРИМЕНЯЕМЫЕ </w:t>
      </w:r>
      <w:proofErr w:type="gramStart"/>
      <w:r w:rsidRPr="00110043">
        <w:rPr>
          <w:rFonts w:ascii="Times New Roman" w:hAnsi="Times New Roman" w:cs="Times New Roman"/>
        </w:rPr>
        <w:t>ПРИ</w:t>
      </w:r>
      <w:proofErr w:type="gramEnd"/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7A5D5A" w:rsidRPr="00110043" w:rsidRDefault="007A5D5A" w:rsidP="007A5D5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7A5D5A" w:rsidRPr="00110043" w:rsidRDefault="007A5D5A" w:rsidP="007A5D5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7A5D5A" w:rsidRPr="00110043" w:rsidTr="00C23DC7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7A5D5A" w:rsidRPr="00110043" w:rsidTr="00C23DC7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7A5D5A" w:rsidRPr="00110043" w:rsidTr="00C23DC7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7A5D5A" w:rsidRPr="00110043" w:rsidTr="00C23DC7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301AAC" w:rsidRPr="00110043" w:rsidTr="00C23DC7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301AAC" w:rsidRDefault="00301AA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301AAC">
              <w:rPr>
                <w:rFonts w:ascii="Times New Roman" w:hAnsi="Times New Roman" w:cs="Times New Roman"/>
                <w:color w:val="FF0000"/>
              </w:rPr>
              <w:t>104,2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01AAC" w:rsidRPr="00110043" w:rsidTr="00C23DC7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301AAC" w:rsidRDefault="00301AA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301AAC">
              <w:rPr>
                <w:rFonts w:ascii="Times New Roman" w:hAnsi="Times New Roman" w:cs="Times New Roman"/>
                <w:color w:val="FF0000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01AAC" w:rsidRPr="00110043" w:rsidTr="00C23DC7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301AAC" w:rsidRDefault="00301AA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301AAC">
              <w:rPr>
                <w:rFonts w:ascii="Times New Roman" w:hAnsi="Times New Roman" w:cs="Times New Roman"/>
                <w:color w:val="FF0000"/>
              </w:rPr>
              <w:t>104,2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109,2</w:t>
            </w:r>
          </w:p>
          <w:p w:rsidR="00F0461C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AAC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301AAC" w:rsidRPr="00110043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D5A" w:rsidRPr="00110043" w:rsidTr="00C23DC7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7A5D5A" w:rsidRPr="00110043" w:rsidTr="00C23DC7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7A5D5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301AAC" w:rsidRDefault="00301AA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301AAC">
              <w:rPr>
                <w:rFonts w:ascii="Times New Roman" w:hAnsi="Times New Roman" w:cs="Times New Roman"/>
                <w:color w:val="FF0000"/>
              </w:rPr>
              <w:t>32 589 731,08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34 486 993,00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35 917</w:t>
            </w:r>
            <w:r w:rsidR="00C23DC7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36 115</w:t>
            </w:r>
            <w:r w:rsidR="00C23DC7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5A" w:rsidRPr="00110043" w:rsidRDefault="00F0461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37 324</w:t>
            </w:r>
            <w:r w:rsidR="00C23DC7">
              <w:rPr>
                <w:rFonts w:ascii="Times New Roman" w:hAnsi="Times New Roman" w:cs="Times New Roman"/>
              </w:rPr>
              <w:t> 000,00</w:t>
            </w:r>
          </w:p>
        </w:tc>
      </w:tr>
      <w:tr w:rsidR="00C23DC7" w:rsidRPr="00110043" w:rsidTr="00C23DC7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F0461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F0461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104,1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F0461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Default="00F0461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103,3</w:t>
            </w:r>
          </w:p>
          <w:p w:rsidR="00F0461C" w:rsidRPr="00110043" w:rsidRDefault="00F0461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3EC8" w:rsidRPr="00110043" w:rsidTr="00C23DC7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301AAC" w:rsidRDefault="00563EC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301AAC">
              <w:rPr>
                <w:rFonts w:ascii="Times New Roman" w:hAnsi="Times New Roman" w:cs="Times New Roman"/>
                <w:color w:val="FF0000"/>
              </w:rPr>
              <w:t>32 589 731,08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34 486 993,00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35 917 000,00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36 115 000,00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37 324 000,00</w:t>
            </w:r>
          </w:p>
        </w:tc>
      </w:tr>
      <w:tr w:rsidR="00563EC8" w:rsidRPr="00110043" w:rsidTr="00C23DC7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104,1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103,3</w:t>
            </w:r>
          </w:p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23DC7" w:rsidRPr="00110043" w:rsidTr="00C23DC7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C23DC7" w:rsidRPr="00110043" w:rsidTr="00C23DC7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3DC7" w:rsidRPr="00110043" w:rsidTr="00C23DC7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DC7" w:rsidRPr="00110043" w:rsidRDefault="00C23DC7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5D5A" w:rsidRPr="00110043" w:rsidRDefault="007A5D5A" w:rsidP="007A5D5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5D5A" w:rsidRPr="00110043" w:rsidRDefault="007A5D5A" w:rsidP="007A5D5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7A5D5A" w:rsidRPr="00110043" w:rsidRDefault="007A5D5A" w:rsidP="007A5D5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сопоставления  фактического   и  планового  значений,   </w:t>
      </w:r>
      <w:proofErr w:type="gramStart"/>
      <w:r w:rsidRPr="00110043">
        <w:rPr>
          <w:rFonts w:ascii="Times New Roman" w:hAnsi="Times New Roman" w:cs="Times New Roman"/>
        </w:rPr>
        <w:t>для</w:t>
      </w:r>
      <w:proofErr w:type="gramEnd"/>
      <w:r w:rsidRPr="00110043">
        <w:rPr>
          <w:rFonts w:ascii="Times New Roman" w:hAnsi="Times New Roman" w:cs="Times New Roman"/>
        </w:rPr>
        <w:t xml:space="preserve">   уменьшающихся</w:t>
      </w:r>
    </w:p>
    <w:p w:rsidR="007A5D5A" w:rsidRPr="00110043" w:rsidRDefault="007A5D5A" w:rsidP="007A5D5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7A5D5A" w:rsidRPr="00110043" w:rsidRDefault="007A5D5A" w:rsidP="007A5D5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7A5D5A" w:rsidRDefault="007A5D5A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Default="00E343E0"/>
    <w:p w:rsidR="00E343E0" w:rsidRPr="00110043" w:rsidRDefault="00E343E0" w:rsidP="0070272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E343E0" w:rsidRPr="00110043" w:rsidRDefault="00E343E0" w:rsidP="0070272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E343E0" w:rsidRPr="00110043" w:rsidRDefault="00E343E0" w:rsidP="0070272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E343E0" w:rsidRPr="00110043" w:rsidRDefault="00E343E0" w:rsidP="00702728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  <w:proofErr w:type="gramEnd"/>
    </w:p>
    <w:p w:rsidR="00E343E0" w:rsidRPr="00110043" w:rsidRDefault="00E343E0" w:rsidP="0070272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E343E0" w:rsidRPr="00110043" w:rsidRDefault="00E343E0" w:rsidP="00E343E0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E343E0" w:rsidRPr="00110043" w:rsidTr="00CF2DEE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E343E0" w:rsidRPr="00110043" w:rsidTr="00CF2DEE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E343E0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Газета "</w:t>
            </w:r>
            <w:proofErr w:type="spellStart"/>
            <w:r w:rsidRPr="00611E09">
              <w:rPr>
                <w:rFonts w:ascii="Times New Roman" w:hAnsi="Times New Roman" w:cs="Times New Roman"/>
              </w:rPr>
              <w:t>Самарово-Ханты-Мансийск</w:t>
            </w:r>
            <w:proofErr w:type="spellEnd"/>
            <w:r w:rsidRPr="00611E09">
              <w:rPr>
                <w:rFonts w:ascii="Times New Roman" w:hAnsi="Times New Roman" w:cs="Times New Roman"/>
              </w:rPr>
              <w:t>" Своевременная подготовка журналистских материалов и печать газеты, отвечающих стандартам качества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371 600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391700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370 500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3669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390 00</w:t>
            </w:r>
            <w:r w:rsidR="00563E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396 5</w:t>
            </w:r>
            <w:r w:rsidR="00563EC8">
              <w:rPr>
                <w:rFonts w:ascii="Times New Roman" w:hAnsi="Times New Roman" w:cs="Times New Roman"/>
              </w:rPr>
              <w:t>00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 xml:space="preserve">Телевидение </w:t>
            </w:r>
            <w:proofErr w:type="gramStart"/>
            <w:r w:rsidRPr="00611E09">
              <w:rPr>
                <w:rFonts w:ascii="Times New Roman" w:hAnsi="Times New Roman" w:cs="Times New Roman"/>
              </w:rPr>
              <w:t>г</w:t>
            </w:r>
            <w:proofErr w:type="gramEnd"/>
            <w:r w:rsidRPr="00611E09">
              <w:rPr>
                <w:rFonts w:ascii="Times New Roman" w:hAnsi="Times New Roman" w:cs="Times New Roman"/>
              </w:rPr>
              <w:t>. Ханты-Мансийска "Новая студия" Своевременная подготовка журналистских материалов и выпусков в эфир, отвечающих стандартам качества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13 056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12 480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12 480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Обеспеченность специальным оборудованием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Наличие квалифицированных сотрудников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Наличие квалифицированных сотрудников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3669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669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3669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669C9">
              <w:rPr>
                <w:rFonts w:ascii="Times New Roman" w:hAnsi="Times New Roman" w:cs="Times New Roman"/>
              </w:rPr>
              <w:t>2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11E09">
              <w:rPr>
                <w:rFonts w:ascii="Times New Roman" w:hAnsi="Times New Roman" w:cs="Times New Roman"/>
              </w:rPr>
              <w:t>Количество обоснованных жалоб на качество оказываемых услуг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5DC0">
              <w:rPr>
                <w:rFonts w:ascii="Times New Roman" w:hAnsi="Times New Roman" w:cs="Times New Roman"/>
              </w:rPr>
              <w:t>Полнота содержания газеты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1 856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2 080</w:t>
            </w:r>
          </w:p>
        </w:tc>
      </w:tr>
      <w:tr w:rsidR="00563EC8" w:rsidRPr="00110043" w:rsidTr="00CF2DEE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611E09" w:rsidRDefault="00563EC8" w:rsidP="005843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5DC0">
              <w:rPr>
                <w:rFonts w:ascii="Times New Roman" w:hAnsi="Times New Roman" w:cs="Times New Roman"/>
              </w:rPr>
              <w:t xml:space="preserve">Полнота содержания </w:t>
            </w:r>
            <w:r>
              <w:rPr>
                <w:rFonts w:ascii="Times New Roman" w:hAnsi="Times New Roman" w:cs="Times New Roman"/>
              </w:rPr>
              <w:t>эфира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563EC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Default="003669C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EC8" w:rsidRPr="00110043" w:rsidRDefault="00563EC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</w:tr>
    </w:tbl>
    <w:p w:rsidR="00E343E0" w:rsidRPr="00110043" w:rsidRDefault="00E343E0" w:rsidP="00E343E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3669C9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</w:t>
      </w:r>
    </w:p>
    <w:p w:rsidR="003669C9" w:rsidRDefault="003669C9" w:rsidP="00E343E0">
      <w:pPr>
        <w:pStyle w:val="ConsPlusNonformat"/>
        <w:widowControl/>
        <w:rPr>
          <w:rFonts w:ascii="Times New Roman" w:hAnsi="Times New Roman" w:cs="Times New Roman"/>
        </w:rPr>
      </w:pPr>
    </w:p>
    <w:p w:rsidR="003669C9" w:rsidRDefault="003669C9" w:rsidP="00E343E0">
      <w:pPr>
        <w:pStyle w:val="ConsPlusNonformat"/>
        <w:widowControl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 xml:space="preserve"> 3. Перечень  мероприятий,   направленных   на  повышение  эффективности</w:t>
      </w: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E343E0" w:rsidRPr="00110043" w:rsidRDefault="00E343E0" w:rsidP="00E343E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5488"/>
        <w:gridCol w:w="3686"/>
      </w:tblGrid>
      <w:tr w:rsidR="00E343E0" w:rsidRPr="00110043" w:rsidTr="00500E14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FF6BC5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43E0" w:rsidRPr="00110043">
              <w:rPr>
                <w:rFonts w:ascii="Times New Roman" w:hAnsi="Times New Roman" w:cs="Times New Roman"/>
              </w:rPr>
              <w:t xml:space="preserve"> </w:t>
            </w:r>
            <w:r w:rsidR="00E343E0" w:rsidRPr="0011004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E343E0" w:rsidRPr="001100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E343E0" w:rsidRPr="00110043">
              <w:rPr>
                <w:rFonts w:ascii="Times New Roman" w:hAnsi="Times New Roman" w:cs="Times New Roman"/>
              </w:rPr>
              <w:t>/</w:t>
            </w:r>
            <w:proofErr w:type="spellStart"/>
            <w:r w:rsidR="00E343E0" w:rsidRPr="001100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E343E0" w:rsidRPr="00110043" w:rsidTr="00500E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E343E0" w:rsidRPr="00110043" w:rsidTr="00500E14">
        <w:trPr>
          <w:cantSplit/>
          <w:trHeight w:val="240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E343E0" w:rsidRPr="00110043" w:rsidTr="00500E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8C50F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8C50F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="00C2158A">
              <w:rPr>
                <w:rFonts w:ascii="Times New Roman" w:hAnsi="Times New Roman" w:cs="Times New Roman"/>
              </w:rPr>
              <w:t>перехода на цифровое вещание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2158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2012-2015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2158A" w:rsidP="002819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Закупка цифровых видеокамер</w:t>
            </w:r>
            <w:r w:rsidR="00281966">
              <w:rPr>
                <w:rFonts w:ascii="Times New Roman" w:hAnsi="Times New Roman" w:cs="Times New Roman"/>
              </w:rPr>
              <w:t xml:space="preserve">, повышение качества вещания, обеспечивает бесперебойность сигнала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43E0" w:rsidRPr="00110043" w:rsidTr="00500E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43E0" w:rsidRPr="00110043" w:rsidTr="00500E14">
        <w:trPr>
          <w:cantSplit/>
          <w:trHeight w:val="240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МЕРОПРИЯТИЯ, ПРЕДПОЛАГАЕМЫЕ К РЕАЛИЗАЦИИ В __</w:t>
            </w:r>
            <w:r w:rsidR="00C2158A">
              <w:rPr>
                <w:rFonts w:ascii="Times New Roman" w:hAnsi="Times New Roman" w:cs="Times New Roman"/>
              </w:rPr>
              <w:t>2014</w:t>
            </w:r>
            <w:r w:rsidRPr="00110043">
              <w:rPr>
                <w:rFonts w:ascii="Times New Roman" w:hAnsi="Times New Roman" w:cs="Times New Roman"/>
              </w:rPr>
              <w:t xml:space="preserve">__ ГОДУ          </w:t>
            </w:r>
          </w:p>
        </w:tc>
      </w:tr>
      <w:tr w:rsidR="00281966" w:rsidRPr="00110043" w:rsidTr="00500E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966" w:rsidRDefault="0028196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966" w:rsidRDefault="0028196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Переход на 2х разовый выпуск газеты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966" w:rsidRDefault="0028196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966" w:rsidRDefault="00281966" w:rsidP="002819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города о деятельности органов местного самоуправления</w:t>
            </w:r>
            <w:r w:rsidR="00500E14">
              <w:rPr>
                <w:rFonts w:ascii="Times New Roman" w:hAnsi="Times New Roman" w:cs="Times New Roman"/>
              </w:rPr>
              <w:t xml:space="preserve"> в расширенном формате (опубликование различных НПА)</w:t>
            </w:r>
            <w:r>
              <w:rPr>
                <w:rFonts w:ascii="Times New Roman" w:hAnsi="Times New Roman" w:cs="Times New Roman"/>
              </w:rPr>
              <w:t>, повышение числа потребителей в связи с вводом новых рубрик</w:t>
            </w:r>
            <w:r w:rsidR="00500E14">
              <w:rPr>
                <w:rFonts w:ascii="Times New Roman" w:hAnsi="Times New Roman" w:cs="Times New Roman"/>
              </w:rPr>
              <w:t>, освещение проблем жителей – способствует развитию обратной связи со структурными подразделениями Администрации города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966" w:rsidRDefault="0028196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43E0" w:rsidRPr="00110043" w:rsidTr="00500E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28196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2158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нового вида деятельности – типографские услуги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2158A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  <w:r w:rsidR="00500E14">
              <w:rPr>
                <w:rFonts w:ascii="Times New Roman" w:hAnsi="Times New Roman" w:cs="Times New Roman"/>
              </w:rPr>
              <w:t>-2016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2158A" w:rsidP="002819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Открытие </w:t>
            </w:r>
            <w:proofErr w:type="spellStart"/>
            <w:r>
              <w:rPr>
                <w:rFonts w:ascii="Times New Roman" w:hAnsi="Times New Roman" w:cs="Times New Roman"/>
              </w:rPr>
              <w:t>минитипографии</w:t>
            </w:r>
            <w:proofErr w:type="spellEnd"/>
            <w:r w:rsidR="00281966">
              <w:rPr>
                <w:rFonts w:ascii="Times New Roman" w:hAnsi="Times New Roman" w:cs="Times New Roman"/>
              </w:rPr>
              <w:t>, оказание типографских услуг, предполагается оптимизация бюджетных средств на печатание газеты, оперативность выпусков газеты, осуществление платных услуг, способствующих к увеличению доходов учреждения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343E0" w:rsidRPr="00110043" w:rsidRDefault="00E343E0" w:rsidP="00E343E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учреждения  </w:t>
      </w:r>
      <w:r w:rsidR="008545FC">
        <w:rPr>
          <w:rFonts w:ascii="Times New Roman" w:hAnsi="Times New Roman" w:cs="Times New Roman"/>
        </w:rPr>
        <w:t xml:space="preserve">                                             </w:t>
      </w:r>
      <w:proofErr w:type="spellStart"/>
      <w:r w:rsidRPr="00110043">
        <w:rPr>
          <w:rFonts w:ascii="Times New Roman" w:hAnsi="Times New Roman" w:cs="Times New Roman"/>
        </w:rPr>
        <w:t>__</w:t>
      </w:r>
      <w:r w:rsidR="008545FC">
        <w:rPr>
          <w:rFonts w:ascii="Times New Roman" w:hAnsi="Times New Roman" w:cs="Times New Roman"/>
        </w:rPr>
        <w:t>Максимова</w:t>
      </w:r>
      <w:proofErr w:type="spellEnd"/>
      <w:r w:rsidR="008545FC">
        <w:rPr>
          <w:rFonts w:ascii="Times New Roman" w:hAnsi="Times New Roman" w:cs="Times New Roman"/>
        </w:rPr>
        <w:t xml:space="preserve"> Е.А.</w:t>
      </w:r>
      <w:r w:rsidRPr="00110043">
        <w:rPr>
          <w:rFonts w:ascii="Times New Roman" w:hAnsi="Times New Roman" w:cs="Times New Roman"/>
        </w:rPr>
        <w:t>______</w:t>
      </w: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</w:t>
      </w:r>
      <w:r w:rsidR="008545FC">
        <w:rPr>
          <w:rFonts w:ascii="Times New Roman" w:hAnsi="Times New Roman" w:cs="Times New Roman"/>
        </w:rPr>
        <w:t xml:space="preserve">                                       </w:t>
      </w:r>
      <w:r w:rsidRPr="00110043">
        <w:rPr>
          <w:rFonts w:ascii="Times New Roman" w:hAnsi="Times New Roman" w:cs="Times New Roman"/>
        </w:rPr>
        <w:t xml:space="preserve"> </w:t>
      </w:r>
      <w:r w:rsidR="008545FC">
        <w:rPr>
          <w:rFonts w:ascii="Times New Roman" w:hAnsi="Times New Roman" w:cs="Times New Roman"/>
        </w:rPr>
        <w:t xml:space="preserve">                 </w:t>
      </w:r>
      <w:r w:rsidRPr="00110043">
        <w:rPr>
          <w:rFonts w:ascii="Times New Roman" w:hAnsi="Times New Roman" w:cs="Times New Roman"/>
        </w:rPr>
        <w:t xml:space="preserve">  </w:t>
      </w:r>
      <w:r w:rsidR="008545FC">
        <w:rPr>
          <w:rFonts w:ascii="Times New Roman" w:hAnsi="Times New Roman" w:cs="Times New Roman"/>
        </w:rPr>
        <w:t xml:space="preserve">                                            </w:t>
      </w:r>
      <w:r w:rsidRPr="00110043">
        <w:rPr>
          <w:rFonts w:ascii="Times New Roman" w:hAnsi="Times New Roman" w:cs="Times New Roman"/>
        </w:rPr>
        <w:t>(расшифровка подписи)</w:t>
      </w: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E343E0" w:rsidRDefault="00E343E0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343E0" w:rsidRDefault="00E343E0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343E0" w:rsidRDefault="00E343E0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500E14" w:rsidRDefault="00500E14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73D5D" w:rsidRDefault="00173D5D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BC747A" w:rsidRPr="00110043" w:rsidRDefault="00BC747A" w:rsidP="00BC747A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BC747A" w:rsidRPr="00110043" w:rsidRDefault="00BC747A" w:rsidP="00BC747A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BC747A" w:rsidRPr="00110043" w:rsidRDefault="00BC747A" w:rsidP="00BC747A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BC747A" w:rsidRPr="00110043" w:rsidRDefault="00BC747A" w:rsidP="00BC747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BC747A" w:rsidRPr="00110043" w:rsidRDefault="00BC747A" w:rsidP="00BC747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BC747A" w:rsidRPr="001F36E7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_МБУ «Станция скорой медицинской помощи»  ЗА 201</w:t>
      </w:r>
      <w:r w:rsidR="00B94376"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28</w:t>
      </w:r>
      <w:r w:rsidRPr="00110043">
        <w:rPr>
          <w:rFonts w:ascii="Times New Roman" w:hAnsi="Times New Roman" w:cs="Times New Roman"/>
        </w:rPr>
        <w:t xml:space="preserve">" </w:t>
      </w:r>
      <w:proofErr w:type="spellStart"/>
      <w:r w:rsidRPr="0011004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февраля</w:t>
      </w:r>
      <w:proofErr w:type="spellEnd"/>
      <w:r w:rsidRPr="00110043">
        <w:rPr>
          <w:rFonts w:ascii="Times New Roman" w:hAnsi="Times New Roman" w:cs="Times New Roman"/>
        </w:rPr>
        <w:t>__ 20_</w:t>
      </w:r>
      <w:r>
        <w:rPr>
          <w:rFonts w:ascii="Times New Roman" w:hAnsi="Times New Roman" w:cs="Times New Roman"/>
        </w:rPr>
        <w:t>1</w:t>
      </w:r>
      <w:r w:rsidR="00B94376">
        <w:rPr>
          <w:rFonts w:ascii="Times New Roman" w:hAnsi="Times New Roman" w:cs="Times New Roman"/>
        </w:rPr>
        <w:t>4</w:t>
      </w:r>
      <w:r w:rsidRPr="00110043">
        <w:rPr>
          <w:rFonts w:ascii="Times New Roman" w:hAnsi="Times New Roman" w:cs="Times New Roman"/>
        </w:rPr>
        <w:t xml:space="preserve"> года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1. ОБЩИЕ ПОКАЗАТЕЛИ, ПРИМЕНЯЕМЫЕ </w:t>
      </w:r>
      <w:proofErr w:type="gramStart"/>
      <w:r w:rsidRPr="00110043">
        <w:rPr>
          <w:rFonts w:ascii="Times New Roman" w:hAnsi="Times New Roman" w:cs="Times New Roman"/>
        </w:rPr>
        <w:t>ПРИ</w:t>
      </w:r>
      <w:proofErr w:type="gramEnd"/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BC747A" w:rsidRPr="00110043" w:rsidRDefault="00BC747A" w:rsidP="00BC747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BC747A" w:rsidRPr="00110043" w:rsidTr="00613905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C747A" w:rsidRPr="00110043" w:rsidTr="00613905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BC747A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10128" w:rsidP="005101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94,5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1012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Default="0051012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  <w:p w:rsidR="00510128" w:rsidRPr="00110043" w:rsidRDefault="0051012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747A" w:rsidRPr="00110043" w:rsidTr="00613905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BC747A" w:rsidRPr="00110043" w:rsidTr="00613905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6 471 444,87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E17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6 471 444,87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E17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BB7B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BC747A" w:rsidRPr="00110043" w:rsidTr="00613905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173D5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173D5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173D5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73D5D" w:rsidRDefault="00BB7B41" w:rsidP="00173D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8C3E4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747A" w:rsidRPr="00110043" w:rsidTr="00613905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C747A" w:rsidRPr="00110043" w:rsidRDefault="00BC747A" w:rsidP="00BC747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сопоставления  фактического   и  планового  значений,   </w:t>
      </w:r>
      <w:proofErr w:type="gramStart"/>
      <w:r w:rsidRPr="00110043">
        <w:rPr>
          <w:rFonts w:ascii="Times New Roman" w:hAnsi="Times New Roman" w:cs="Times New Roman"/>
        </w:rPr>
        <w:t>для</w:t>
      </w:r>
      <w:proofErr w:type="gramEnd"/>
      <w:r w:rsidRPr="00110043">
        <w:rPr>
          <w:rFonts w:ascii="Times New Roman" w:hAnsi="Times New Roman" w:cs="Times New Roman"/>
        </w:rPr>
        <w:t xml:space="preserve">   уменьшающихся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Default="00BC747A" w:rsidP="00BC747A"/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  <w:proofErr w:type="gramEnd"/>
    </w:p>
    <w:p w:rsidR="00BC747A" w:rsidRPr="00110043" w:rsidRDefault="00BC747A" w:rsidP="00BC74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BC747A" w:rsidRPr="00110043" w:rsidRDefault="00BC747A" w:rsidP="00BC747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BC747A" w:rsidRPr="00110043" w:rsidTr="00613905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BC747A" w:rsidRPr="00110043" w:rsidTr="00613905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BB7B41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3D5D">
              <w:rPr>
                <w:rFonts w:ascii="Times New Roman" w:hAnsi="Times New Roman" w:cs="Times New Roman"/>
              </w:rPr>
              <w:t>Количество вызовов</w:t>
            </w:r>
            <w:r>
              <w:rPr>
                <w:rFonts w:ascii="Times New Roman" w:hAnsi="Times New Roman" w:cs="Times New Roman"/>
              </w:rPr>
              <w:t>, в т.ч.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29 119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7B41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7B41">
              <w:rPr>
                <w:rFonts w:ascii="Times New Roman" w:hAnsi="Times New Roman" w:cs="Times New Roman"/>
              </w:rPr>
              <w:t xml:space="preserve">Общее количество выполненных вызовов по перевозке тел умерших (погибших), </w:t>
            </w:r>
            <w:proofErr w:type="spellStart"/>
            <w:r w:rsidR="00BB7B41">
              <w:rPr>
                <w:rFonts w:ascii="Times New Roman" w:hAnsi="Times New Roman" w:cs="Times New Roman"/>
              </w:rPr>
              <w:t>коронерской</w:t>
            </w:r>
            <w:proofErr w:type="spellEnd"/>
            <w:r w:rsidR="00BB7B41">
              <w:rPr>
                <w:rFonts w:ascii="Times New Roman" w:hAnsi="Times New Roman" w:cs="Times New Roman"/>
              </w:rPr>
              <w:t xml:space="preserve"> бригадой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7B41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-Количество повторных вызовов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1 385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94376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73D5D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транспорта и медицинского оборудования установленным требованиям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B7B41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73D5D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3D5D">
              <w:rPr>
                <w:rFonts w:ascii="Times New Roman" w:hAnsi="Times New Roman" w:cs="Times New Roman"/>
              </w:rPr>
              <w:t>Выполнение круглосуточного режима работы (24 часа в сутки)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7B41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73D5D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3D5D">
              <w:rPr>
                <w:rFonts w:ascii="Times New Roman" w:hAnsi="Times New Roman" w:cs="Times New Roman"/>
              </w:rPr>
              <w:t>Обеспеченность квалифицированными специалистами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94376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73D5D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времени ожидания бригады скорой медицинской помощи (до 20 мин.)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B7B41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73D5D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3D5D">
              <w:rPr>
                <w:rFonts w:ascii="Times New Roman" w:hAnsi="Times New Roman" w:cs="Times New Roman"/>
              </w:rPr>
              <w:t>Количество обоснованных жалоб на качество работы скорой помощи (кол-во жалоб)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41" w:rsidRPr="00110043" w:rsidRDefault="00BB7B41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94376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73D5D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расхождения диагнозов с ЛПУ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C747A" w:rsidRPr="00110043" w:rsidRDefault="00BC747A" w:rsidP="00BC747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94376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3. Перечень  мероприятий,   направленных   на  повышение  эффективности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BC747A" w:rsidRPr="00110043" w:rsidRDefault="00BC747A" w:rsidP="00BC747A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2835"/>
        <w:gridCol w:w="2925"/>
      </w:tblGrid>
      <w:tr w:rsidR="00BC747A" w:rsidRPr="00110043" w:rsidTr="0061390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10043">
              <w:rPr>
                <w:rFonts w:ascii="Times New Roman" w:hAnsi="Times New Roman" w:cs="Times New Roman"/>
              </w:rPr>
              <w:t>/</w:t>
            </w:r>
            <w:proofErr w:type="spell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запуск сайта учреждения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о деятельности учреждения, оказываемых услугах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747A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новых спецмашин от окружных структур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Переданы </w:t>
            </w:r>
            <w:proofErr w:type="spellStart"/>
            <w:r>
              <w:rPr>
                <w:rFonts w:ascii="Times New Roman" w:hAnsi="Times New Roman" w:cs="Times New Roman"/>
              </w:rPr>
              <w:t>спецавтомобили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количестве 6 единиц – повышение качества оказываемых услуг, оперативность, доступность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747A" w:rsidRPr="00110043" w:rsidTr="00613905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ПРЕДПОЛАГАЕМЫЕ К РЕАЛИЗАЦИИ В ____ ГОДУ          </w:t>
            </w:r>
          </w:p>
        </w:tc>
      </w:tr>
      <w:tr w:rsidR="00BC747A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47A" w:rsidRPr="00110043" w:rsidRDefault="00BC747A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C747A" w:rsidRPr="00110043" w:rsidRDefault="00BC747A" w:rsidP="00BC747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учреждения  </w:t>
      </w:r>
      <w:r w:rsidR="008545FC">
        <w:rPr>
          <w:rFonts w:ascii="Times New Roman" w:hAnsi="Times New Roman" w:cs="Times New Roman"/>
        </w:rPr>
        <w:t xml:space="preserve">                                             </w:t>
      </w:r>
      <w:proofErr w:type="spellStart"/>
      <w:r w:rsidRPr="00110043">
        <w:rPr>
          <w:rFonts w:ascii="Times New Roman" w:hAnsi="Times New Roman" w:cs="Times New Roman"/>
        </w:rPr>
        <w:t>_____</w:t>
      </w:r>
      <w:r w:rsidR="008545FC">
        <w:rPr>
          <w:rFonts w:ascii="Times New Roman" w:hAnsi="Times New Roman" w:cs="Times New Roman"/>
        </w:rPr>
        <w:t>Овечкин</w:t>
      </w:r>
      <w:proofErr w:type="spellEnd"/>
      <w:r w:rsidR="008545FC">
        <w:rPr>
          <w:rFonts w:ascii="Times New Roman" w:hAnsi="Times New Roman" w:cs="Times New Roman"/>
        </w:rPr>
        <w:t xml:space="preserve"> П.Г.</w:t>
      </w:r>
      <w:r w:rsidRPr="00110043">
        <w:rPr>
          <w:rFonts w:ascii="Times New Roman" w:hAnsi="Times New Roman" w:cs="Times New Roman"/>
        </w:rPr>
        <w:t>____________________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8545FC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 </w:t>
      </w:r>
      <w:r w:rsidR="008545FC">
        <w:rPr>
          <w:rFonts w:ascii="Times New Roman" w:hAnsi="Times New Roman" w:cs="Times New Roman"/>
        </w:rPr>
        <w:t xml:space="preserve">                </w:t>
      </w:r>
      <w:r w:rsidRPr="00110043">
        <w:rPr>
          <w:rFonts w:ascii="Times New Roman" w:hAnsi="Times New Roman" w:cs="Times New Roman"/>
        </w:rPr>
        <w:t xml:space="preserve">  (расшифровка подписи)</w:t>
      </w:r>
    </w:p>
    <w:p w:rsidR="00BC747A" w:rsidRPr="00110043" w:rsidRDefault="008545FC" w:rsidP="00BC747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C747A" w:rsidRPr="00110043" w:rsidRDefault="00BC747A" w:rsidP="00BC747A">
      <w:pPr>
        <w:pStyle w:val="ConsPlusNonformat"/>
        <w:widowControl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BC747A" w:rsidRDefault="00BC747A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00E14" w:rsidRDefault="00500E14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8430E" w:rsidRDefault="0058430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173D5D" w:rsidRDefault="00173D5D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613905" w:rsidRPr="00110043" w:rsidRDefault="00613905" w:rsidP="00613905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613905" w:rsidRPr="00110043" w:rsidRDefault="00613905" w:rsidP="00613905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613905" w:rsidRPr="00110043" w:rsidRDefault="00613905" w:rsidP="00613905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613905" w:rsidRPr="00110043" w:rsidRDefault="00613905" w:rsidP="0061390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613905" w:rsidRPr="00110043" w:rsidRDefault="00613905" w:rsidP="00613905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613905" w:rsidRPr="001F36E7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_МБУ «Городская централизованная библиотечная система»  ЗА 201</w:t>
      </w:r>
      <w:r w:rsidR="00B94376"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28</w:t>
      </w:r>
      <w:r w:rsidRPr="00110043">
        <w:rPr>
          <w:rFonts w:ascii="Times New Roman" w:hAnsi="Times New Roman" w:cs="Times New Roman"/>
        </w:rPr>
        <w:t xml:space="preserve">" </w:t>
      </w:r>
      <w:proofErr w:type="spellStart"/>
      <w:r w:rsidRPr="0011004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февраля</w:t>
      </w:r>
      <w:proofErr w:type="spellEnd"/>
      <w:r w:rsidRPr="00110043">
        <w:rPr>
          <w:rFonts w:ascii="Times New Roman" w:hAnsi="Times New Roman" w:cs="Times New Roman"/>
        </w:rPr>
        <w:t>__ 20_</w:t>
      </w:r>
      <w:r>
        <w:rPr>
          <w:rFonts w:ascii="Times New Roman" w:hAnsi="Times New Roman" w:cs="Times New Roman"/>
        </w:rPr>
        <w:t>1</w:t>
      </w:r>
      <w:r w:rsidR="00B94376">
        <w:rPr>
          <w:rFonts w:ascii="Times New Roman" w:hAnsi="Times New Roman" w:cs="Times New Roman"/>
        </w:rPr>
        <w:t>4</w:t>
      </w:r>
      <w:r w:rsidRPr="00110043">
        <w:rPr>
          <w:rFonts w:ascii="Times New Roman" w:hAnsi="Times New Roman" w:cs="Times New Roman"/>
        </w:rPr>
        <w:t xml:space="preserve"> года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1. ОБЩИЕ ПОКАЗАТЕЛИ, ПРИМЕНЯЕМЫЕ </w:t>
      </w:r>
      <w:proofErr w:type="gramStart"/>
      <w:r w:rsidRPr="00110043">
        <w:rPr>
          <w:rFonts w:ascii="Times New Roman" w:hAnsi="Times New Roman" w:cs="Times New Roman"/>
        </w:rPr>
        <w:t>ПРИ</w:t>
      </w:r>
      <w:proofErr w:type="gramEnd"/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613905" w:rsidRPr="00110043" w:rsidRDefault="00613905" w:rsidP="0061390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613905" w:rsidRPr="00110043" w:rsidTr="00613905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613905" w:rsidRPr="00110043" w:rsidTr="00613905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B94376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101,3</w:t>
            </w:r>
          </w:p>
          <w:p w:rsidR="00B94376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94376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94376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376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B94376" w:rsidRPr="00110043" w:rsidRDefault="00B94376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13905" w:rsidRPr="00110043" w:rsidTr="00613905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613905" w:rsidRPr="00110043" w:rsidTr="00613905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26 694 875,70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44 208 700,00</w:t>
            </w:r>
          </w:p>
          <w:p w:rsidR="006425FD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42 757 500,00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45 043 100,00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425F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50 616 200,00</w:t>
            </w:r>
          </w:p>
        </w:tc>
      </w:tr>
      <w:tr w:rsidR="00F43E54" w:rsidRPr="00110043" w:rsidTr="00613905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F43E5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F43E5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F43E5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F43E5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6425FD" w:rsidP="0053427C">
            <w:pPr>
              <w:pStyle w:val="ConsPlusNormal"/>
              <w:widowControl/>
              <w:tabs>
                <w:tab w:val="center" w:pos="642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6425F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6425F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6425F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112,4</w:t>
            </w:r>
          </w:p>
        </w:tc>
      </w:tr>
      <w:tr w:rsidR="003378B3" w:rsidRPr="00110043" w:rsidTr="00613905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26 694 875,70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44 208 700,00</w:t>
            </w:r>
          </w:p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42 757 500,00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45 043 100,00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50 616 200,00</w:t>
            </w:r>
          </w:p>
        </w:tc>
      </w:tr>
      <w:tr w:rsidR="003378B3" w:rsidRPr="00110043" w:rsidTr="00613905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tabs>
                <w:tab w:val="center" w:pos="642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112,4</w:t>
            </w:r>
          </w:p>
        </w:tc>
      </w:tr>
      <w:tr w:rsidR="00F43E54" w:rsidRPr="00110043" w:rsidTr="00613905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54" w:rsidRPr="00110043" w:rsidRDefault="00F43E5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756909" w:rsidRPr="00110043" w:rsidTr="00613905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человек/книжный фонд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670/156 000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415F66" w:rsidP="00007C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1470</w:t>
            </w:r>
            <w:r w:rsidR="00756909">
              <w:rPr>
                <w:rFonts w:ascii="Times New Roman" w:hAnsi="Times New Roman" w:cs="Times New Roman"/>
              </w:rPr>
              <w:t>/</w:t>
            </w:r>
            <w:r w:rsidR="00007C42">
              <w:rPr>
                <w:rFonts w:ascii="Times New Roman" w:hAnsi="Times New Roman" w:cs="Times New Roman"/>
              </w:rPr>
              <w:t>236 000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007C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1 470/</w:t>
            </w:r>
            <w:r w:rsidR="00007C42">
              <w:rPr>
                <w:rFonts w:ascii="Times New Roman" w:hAnsi="Times New Roman" w:cs="Times New Roman"/>
              </w:rPr>
              <w:t>236 000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007C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1 470/</w:t>
            </w:r>
            <w:r w:rsidR="00007C42">
              <w:rPr>
                <w:rFonts w:ascii="Times New Roman" w:hAnsi="Times New Roman" w:cs="Times New Roman"/>
              </w:rPr>
              <w:t>236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007C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1 470/</w:t>
            </w:r>
            <w:r w:rsidR="00007C42">
              <w:rPr>
                <w:rFonts w:ascii="Times New Roman" w:hAnsi="Times New Roman" w:cs="Times New Roman"/>
              </w:rPr>
              <w:t>236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756909" w:rsidRPr="00110043" w:rsidTr="00613905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B654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  <w:r w:rsidR="0075690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Default="00B6544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75690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100</w:t>
            </w:r>
          </w:p>
          <w:p w:rsidR="00756909" w:rsidRPr="00173D5D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B654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100/</w:t>
            </w:r>
            <w:r w:rsidR="00B6544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B654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100/</w:t>
            </w:r>
            <w:r w:rsidR="00B65443">
              <w:rPr>
                <w:rFonts w:ascii="Times New Roman" w:hAnsi="Times New Roman" w:cs="Times New Roman"/>
              </w:rPr>
              <w:t>100</w:t>
            </w:r>
          </w:p>
        </w:tc>
      </w:tr>
      <w:tr w:rsidR="00756909" w:rsidRPr="00110043" w:rsidTr="00613905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человек/книжный фонд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670/132 566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9B20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1470</w:t>
            </w:r>
            <w:r w:rsidR="00756909">
              <w:rPr>
                <w:rFonts w:ascii="Times New Roman" w:hAnsi="Times New Roman" w:cs="Times New Roman"/>
              </w:rPr>
              <w:t>/</w:t>
            </w:r>
            <w:r w:rsidR="009B20C2">
              <w:rPr>
                <w:rFonts w:ascii="Times New Roman" w:hAnsi="Times New Roman" w:cs="Times New Roman"/>
              </w:rPr>
              <w:t>143 932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84B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1 470/</w:t>
            </w:r>
            <w:r w:rsidR="00684B0D">
              <w:rPr>
                <w:rFonts w:ascii="Times New Roman" w:hAnsi="Times New Roman" w:cs="Times New Roman"/>
              </w:rPr>
              <w:t>158 900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84B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1 470/</w:t>
            </w:r>
            <w:r w:rsidR="00684B0D">
              <w:rPr>
                <w:rFonts w:ascii="Times New Roman" w:hAnsi="Times New Roman" w:cs="Times New Roman"/>
              </w:rPr>
              <w:t>173 000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84B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1 470/</w:t>
            </w:r>
            <w:r w:rsidR="00684B0D">
              <w:rPr>
                <w:rFonts w:ascii="Times New Roman" w:hAnsi="Times New Roman" w:cs="Times New Roman"/>
              </w:rPr>
              <w:t>188 000</w:t>
            </w:r>
          </w:p>
        </w:tc>
      </w:tr>
      <w:tr w:rsidR="00756909" w:rsidRPr="00110043" w:rsidTr="00613905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9B20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  <w:r w:rsidR="00756909">
              <w:rPr>
                <w:rFonts w:ascii="Times New Roman" w:hAnsi="Times New Roman" w:cs="Times New Roman"/>
              </w:rPr>
              <w:t>/</w:t>
            </w:r>
            <w:r w:rsidR="009B20C2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756909">
              <w:rPr>
                <w:rFonts w:ascii="Times New Roman" w:hAnsi="Times New Roman" w:cs="Times New Roman"/>
              </w:rPr>
              <w:t>/</w:t>
            </w:r>
            <w:r w:rsidR="009B20C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4D5C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100/</w:t>
            </w:r>
            <w:r w:rsidR="004D5C14">
              <w:rPr>
                <w:rFonts w:ascii="Times New Roman" w:hAnsi="Times New Roman" w:cs="Times New Roman"/>
              </w:rPr>
              <w:t>10</w:t>
            </w:r>
            <w:r w:rsidR="00B654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B654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100/</w:t>
            </w:r>
            <w:r w:rsidR="004D5C14">
              <w:rPr>
                <w:rFonts w:ascii="Times New Roman" w:hAnsi="Times New Roman" w:cs="Times New Roman"/>
              </w:rPr>
              <w:t>10</w:t>
            </w:r>
            <w:r w:rsidR="00B65443">
              <w:rPr>
                <w:rFonts w:ascii="Times New Roman" w:hAnsi="Times New Roman" w:cs="Times New Roman"/>
              </w:rPr>
              <w:t>9</w:t>
            </w:r>
          </w:p>
        </w:tc>
      </w:tr>
      <w:tr w:rsidR="00756909" w:rsidRPr="00110043" w:rsidTr="00613905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7569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CC0AC4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65443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</w:tr>
      <w:tr w:rsidR="00756909" w:rsidRPr="00110043" w:rsidTr="00613905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222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756909" w:rsidRPr="00110043" w:rsidTr="00613905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377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Default="00B3774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B3774C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756909" w:rsidRPr="00110043" w:rsidTr="00613905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9A602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9A60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A60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756909" w:rsidP="009A60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A60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9" w:rsidRPr="00110043" w:rsidRDefault="009A602D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613905" w:rsidRPr="00110043" w:rsidRDefault="00613905" w:rsidP="0061390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сопоставления  фактического   и  планового  значений,   </w:t>
      </w:r>
      <w:proofErr w:type="gramStart"/>
      <w:r w:rsidRPr="00110043">
        <w:rPr>
          <w:rFonts w:ascii="Times New Roman" w:hAnsi="Times New Roman" w:cs="Times New Roman"/>
        </w:rPr>
        <w:t>для</w:t>
      </w:r>
      <w:proofErr w:type="gramEnd"/>
      <w:r w:rsidRPr="00110043">
        <w:rPr>
          <w:rFonts w:ascii="Times New Roman" w:hAnsi="Times New Roman" w:cs="Times New Roman"/>
        </w:rPr>
        <w:t xml:space="preserve">   уменьшающихся</w:t>
      </w: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Default="00613905" w:rsidP="00613905"/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  <w:proofErr w:type="gramEnd"/>
    </w:p>
    <w:p w:rsidR="00613905" w:rsidRPr="00110043" w:rsidRDefault="00613905" w:rsidP="0061390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613905" w:rsidRPr="00110043" w:rsidRDefault="00613905" w:rsidP="00613905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613905" w:rsidRPr="00110043" w:rsidTr="00613905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613905" w:rsidRPr="00110043" w:rsidTr="00613905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3378B3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>Количество выданных документов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255 198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263 006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310 000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3378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330 000</w:t>
            </w:r>
          </w:p>
        </w:tc>
      </w:tr>
      <w:tr w:rsidR="003378B3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>Ресурсное обеспечение библиотеки (библиотечный фонд)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8 962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143 932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8B3" w:rsidRPr="00110043" w:rsidRDefault="003378B3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B25A8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8C3E4C" w:rsidRDefault="00EB25A8" w:rsidP="003378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 xml:space="preserve">Ресурсное обеспечение библиотеки </w:t>
            </w:r>
            <w:r>
              <w:rPr>
                <w:rFonts w:ascii="Times New Roman" w:hAnsi="Times New Roman" w:cs="Times New Roman"/>
              </w:rPr>
              <w:t xml:space="preserve">новыми документами </w:t>
            </w:r>
            <w:r w:rsidRPr="008C3E4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печатные, электронные издания</w:t>
            </w:r>
            <w:r w:rsidRPr="008C3E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173 000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188 00</w:t>
            </w:r>
          </w:p>
        </w:tc>
      </w:tr>
      <w:tr w:rsidR="00EB25A8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73D5D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C3E4C">
              <w:rPr>
                <w:rFonts w:ascii="Times New Roman" w:hAnsi="Times New Roman" w:cs="Times New Roman"/>
              </w:rPr>
              <w:t>Обновляемость</w:t>
            </w:r>
            <w:proofErr w:type="spellEnd"/>
            <w:r w:rsidRPr="008C3E4C">
              <w:rPr>
                <w:rFonts w:ascii="Times New Roman" w:hAnsi="Times New Roman" w:cs="Times New Roman"/>
              </w:rPr>
              <w:t xml:space="preserve"> библиотечного фонда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EB25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EB25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</w:tr>
      <w:tr w:rsidR="00EB25A8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73D5D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>Оснащение здания оборудованием и мебелью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B25A8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73D5D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>Количество обоснованных жалоб на качество оказываемых услуг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5A8" w:rsidRPr="00110043" w:rsidTr="00613905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8C3E4C" w:rsidRDefault="00EB25A8" w:rsidP="008C3E4C">
            <w:pPr>
              <w:pStyle w:val="ConsPlusNormal"/>
              <w:widowControl/>
              <w:tabs>
                <w:tab w:val="left" w:pos="1875"/>
              </w:tabs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>Обеспеченность квалифицированными специалистами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Pr="00110043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EB25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5A8" w:rsidRDefault="00EB25A8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613905" w:rsidRPr="00110043" w:rsidRDefault="00613905" w:rsidP="0061390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EB25A8" w:rsidRDefault="00EB25A8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3. Перечень  мероприятий,   направленных   на  повышение  эффективности</w:t>
      </w: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613905" w:rsidRPr="00110043" w:rsidRDefault="00613905" w:rsidP="0061390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2835"/>
        <w:gridCol w:w="2925"/>
      </w:tblGrid>
      <w:tr w:rsidR="00613905" w:rsidRPr="00110043" w:rsidTr="0061390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10043">
              <w:rPr>
                <w:rFonts w:ascii="Times New Roman" w:hAnsi="Times New Roman" w:cs="Times New Roman"/>
              </w:rPr>
              <w:t>/</w:t>
            </w:r>
            <w:proofErr w:type="spell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запуск сайта учреждения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500E14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о деятельности учреждения, оказываемых услугах</w:t>
            </w:r>
            <w:r w:rsidR="000F01E0">
              <w:rPr>
                <w:rFonts w:ascii="Times New Roman" w:hAnsi="Times New Roman" w:cs="Times New Roman"/>
              </w:rPr>
              <w:t>, доступ к электронному каталогу изданий, плану мероприятий учреждения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13905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13905" w:rsidRPr="00110043" w:rsidTr="00613905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ПРЕДПОЛАГАЕМЫЕ К РЕАЛИЗАЦИИ В ____ ГОДУ          </w:t>
            </w:r>
          </w:p>
        </w:tc>
      </w:tr>
      <w:tr w:rsidR="00613905" w:rsidRPr="00110043" w:rsidTr="0061390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0F01E0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0F01E0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положения по оплате труда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0F01E0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0F01E0" w:rsidP="000F01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эффективности расходования средств субсидии направленных на оплату труда, применение критериев оценки эффективности и результативности деятельности работников при определении </w:t>
            </w:r>
            <w:r w:rsidR="002D2B6E">
              <w:rPr>
                <w:rFonts w:ascii="Times New Roman" w:hAnsi="Times New Roman" w:cs="Times New Roman"/>
              </w:rPr>
              <w:t xml:space="preserve">размера стимулирующих выплат, направленных на повышение качества оказания </w:t>
            </w:r>
            <w:proofErr w:type="spellStart"/>
            <w:r w:rsidR="002D2B6E">
              <w:rPr>
                <w:rFonts w:ascii="Times New Roman" w:hAnsi="Times New Roman" w:cs="Times New Roman"/>
              </w:rPr>
              <w:t>мун</w:t>
            </w:r>
            <w:proofErr w:type="gramStart"/>
            <w:r w:rsidR="002D2B6E">
              <w:rPr>
                <w:rFonts w:ascii="Times New Roman" w:hAnsi="Times New Roman" w:cs="Times New Roman"/>
              </w:rPr>
              <w:t>.у</w:t>
            </w:r>
            <w:proofErr w:type="gramEnd"/>
            <w:r w:rsidR="002D2B6E">
              <w:rPr>
                <w:rFonts w:ascii="Times New Roman" w:hAnsi="Times New Roman" w:cs="Times New Roman"/>
              </w:rPr>
              <w:t>слуг</w:t>
            </w:r>
            <w:proofErr w:type="spellEnd"/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905" w:rsidRPr="00110043" w:rsidRDefault="00613905" w:rsidP="006139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613905" w:rsidRPr="00110043" w:rsidRDefault="00613905" w:rsidP="0061390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учреждения  </w:t>
      </w:r>
      <w:r w:rsidR="008545FC">
        <w:rPr>
          <w:rFonts w:ascii="Times New Roman" w:hAnsi="Times New Roman" w:cs="Times New Roman"/>
        </w:rPr>
        <w:t xml:space="preserve">                                             </w:t>
      </w:r>
      <w:r w:rsidRPr="00110043">
        <w:rPr>
          <w:rFonts w:ascii="Times New Roman" w:hAnsi="Times New Roman" w:cs="Times New Roman"/>
        </w:rPr>
        <w:t xml:space="preserve"> </w:t>
      </w:r>
      <w:proofErr w:type="spellStart"/>
      <w:r w:rsidRPr="00110043">
        <w:rPr>
          <w:rFonts w:ascii="Times New Roman" w:hAnsi="Times New Roman" w:cs="Times New Roman"/>
        </w:rPr>
        <w:t>_______</w:t>
      </w:r>
      <w:r w:rsidR="008545FC">
        <w:rPr>
          <w:rFonts w:ascii="Times New Roman" w:hAnsi="Times New Roman" w:cs="Times New Roman"/>
        </w:rPr>
        <w:t>Попова</w:t>
      </w:r>
      <w:proofErr w:type="spellEnd"/>
      <w:r w:rsidR="008545FC">
        <w:rPr>
          <w:rFonts w:ascii="Times New Roman" w:hAnsi="Times New Roman" w:cs="Times New Roman"/>
        </w:rPr>
        <w:t xml:space="preserve"> С.А.</w:t>
      </w:r>
      <w:r w:rsidRPr="00110043">
        <w:rPr>
          <w:rFonts w:ascii="Times New Roman" w:hAnsi="Times New Roman" w:cs="Times New Roman"/>
        </w:rPr>
        <w:t>__________</w:t>
      </w: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</w:t>
      </w:r>
      <w:r w:rsidR="008545FC">
        <w:rPr>
          <w:rFonts w:ascii="Times New Roman" w:hAnsi="Times New Roman" w:cs="Times New Roman"/>
        </w:rPr>
        <w:t xml:space="preserve">                          </w:t>
      </w:r>
      <w:r w:rsidRPr="00110043">
        <w:rPr>
          <w:rFonts w:ascii="Times New Roman" w:hAnsi="Times New Roman" w:cs="Times New Roman"/>
        </w:rPr>
        <w:t xml:space="preserve">         </w:t>
      </w:r>
      <w:r w:rsidR="008545FC">
        <w:rPr>
          <w:rFonts w:ascii="Times New Roman" w:hAnsi="Times New Roman" w:cs="Times New Roman"/>
        </w:rPr>
        <w:t xml:space="preserve">                                                    </w:t>
      </w:r>
      <w:r w:rsidRPr="00110043">
        <w:rPr>
          <w:rFonts w:ascii="Times New Roman" w:hAnsi="Times New Roman" w:cs="Times New Roman"/>
        </w:rPr>
        <w:t xml:space="preserve">      (расшифровка подписи)</w:t>
      </w: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613905" w:rsidRPr="00110043" w:rsidRDefault="00613905" w:rsidP="00613905">
      <w:pPr>
        <w:pStyle w:val="ConsPlusNonformat"/>
        <w:widowControl/>
        <w:rPr>
          <w:rFonts w:ascii="Times New Roman" w:hAnsi="Times New Roman" w:cs="Times New Roman"/>
        </w:rPr>
      </w:pPr>
    </w:p>
    <w:p w:rsidR="00613905" w:rsidRDefault="00613905" w:rsidP="00613905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B25A8" w:rsidRDefault="00EB25A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2D2B6E" w:rsidRDefault="002D2B6E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B25A8" w:rsidRDefault="00EB25A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B25A8" w:rsidRDefault="00EB25A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Default="00613905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Default="00613905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Default="00613905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Default="00613905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647741" w:rsidRPr="00110043" w:rsidRDefault="00647741" w:rsidP="00647741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647741" w:rsidRPr="00110043" w:rsidRDefault="00647741" w:rsidP="00647741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647741" w:rsidRPr="00110043" w:rsidRDefault="00647741" w:rsidP="00647741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647741" w:rsidRPr="00110043" w:rsidRDefault="00647741" w:rsidP="0064774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647741" w:rsidRPr="00110043" w:rsidRDefault="00647741" w:rsidP="0064774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647741" w:rsidRPr="001F36E7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_МБУ «</w:t>
      </w:r>
      <w:proofErr w:type="spellStart"/>
      <w:r w:rsidRPr="001F36E7">
        <w:rPr>
          <w:rFonts w:ascii="Times New Roman" w:hAnsi="Times New Roman" w:cs="Times New Roman"/>
          <w:b/>
        </w:rPr>
        <w:t>Культурно-досуговый</w:t>
      </w:r>
      <w:proofErr w:type="spellEnd"/>
      <w:r w:rsidRPr="001F36E7">
        <w:rPr>
          <w:rFonts w:ascii="Times New Roman" w:hAnsi="Times New Roman" w:cs="Times New Roman"/>
          <w:b/>
        </w:rPr>
        <w:t xml:space="preserve"> центр «Октябрь»  ЗА 201</w:t>
      </w:r>
      <w:r w:rsidR="00EB25A8"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28</w:t>
      </w:r>
      <w:r w:rsidRPr="00110043">
        <w:rPr>
          <w:rFonts w:ascii="Times New Roman" w:hAnsi="Times New Roman" w:cs="Times New Roman"/>
        </w:rPr>
        <w:t xml:space="preserve">" </w:t>
      </w:r>
      <w:proofErr w:type="spellStart"/>
      <w:r w:rsidRPr="0011004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февраля</w:t>
      </w:r>
      <w:proofErr w:type="spellEnd"/>
      <w:r w:rsidRPr="00110043">
        <w:rPr>
          <w:rFonts w:ascii="Times New Roman" w:hAnsi="Times New Roman" w:cs="Times New Roman"/>
        </w:rPr>
        <w:t>__ 20_</w:t>
      </w:r>
      <w:r>
        <w:rPr>
          <w:rFonts w:ascii="Times New Roman" w:hAnsi="Times New Roman" w:cs="Times New Roman"/>
        </w:rPr>
        <w:t>1</w:t>
      </w:r>
      <w:r w:rsidR="00EB25A8">
        <w:rPr>
          <w:rFonts w:ascii="Times New Roman" w:hAnsi="Times New Roman" w:cs="Times New Roman"/>
        </w:rPr>
        <w:t>4</w:t>
      </w:r>
      <w:r w:rsidRPr="00110043">
        <w:rPr>
          <w:rFonts w:ascii="Times New Roman" w:hAnsi="Times New Roman" w:cs="Times New Roman"/>
        </w:rPr>
        <w:t xml:space="preserve"> года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1. ОБЩИЕ ПОКАЗАТЕЛИ, ПРИМЕНЯЕМЫЕ </w:t>
      </w:r>
      <w:proofErr w:type="gramStart"/>
      <w:r w:rsidRPr="00110043">
        <w:rPr>
          <w:rFonts w:ascii="Times New Roman" w:hAnsi="Times New Roman" w:cs="Times New Roman"/>
        </w:rPr>
        <w:t>ПРИ</w:t>
      </w:r>
      <w:proofErr w:type="gramEnd"/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647741" w:rsidRPr="00110043" w:rsidTr="0053427C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647741" w:rsidRPr="00110043" w:rsidTr="0053427C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6477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>год) *</w:t>
            </w:r>
            <w:r>
              <w:rPr>
                <w:rFonts w:ascii="Times New Roman" w:hAnsi="Times New Roman" w:cs="Times New Roman"/>
              </w:rPr>
              <w:t>(кол-во КММ)</w:t>
            </w:r>
            <w:r w:rsidRPr="00110043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  <w:p w:rsidR="00AC59DC" w:rsidRPr="00110043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197,6</w:t>
            </w:r>
          </w:p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</w:t>
            </w:r>
            <w:r w:rsidR="00410C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10C6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6477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>год) *</w:t>
            </w:r>
            <w:r>
              <w:rPr>
                <w:rFonts w:ascii="Times New Roman" w:hAnsi="Times New Roman" w:cs="Times New Roman"/>
              </w:rPr>
              <w:t>(кол-во отремонтированных памятников)</w:t>
            </w:r>
            <w:r w:rsidRPr="00110043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AC59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1.2. ФИНАНСОВЫЕ ПОКАЗАТЕЛИ ДЕЯТЕЛЬНОСТИ                  </w:t>
            </w:r>
          </w:p>
        </w:tc>
      </w:tr>
      <w:tr w:rsidR="00647741" w:rsidRPr="00110043" w:rsidTr="0053427C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63 759 000,00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81 494 200,00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75 939 000,00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81 399</w:t>
            </w:r>
            <w:r w:rsidR="00647741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8D54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D546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2</w:t>
            </w:r>
            <w:r w:rsidR="008D546D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647741" w:rsidRPr="00110043" w:rsidTr="0053427C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tabs>
                <w:tab w:val="center" w:pos="642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93,2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410C6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D546D">
              <w:rPr>
                <w:rFonts w:ascii="Times New Roman" w:hAnsi="Times New Roman" w:cs="Times New Roman"/>
              </w:rPr>
              <w:t>9,6</w:t>
            </w:r>
          </w:p>
        </w:tc>
      </w:tr>
      <w:tr w:rsidR="008D546D" w:rsidRPr="00110043" w:rsidTr="0053427C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63 759 000,00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81 494 200,00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75 939 000,00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81 399 000,00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89 204 000,00</w:t>
            </w:r>
          </w:p>
        </w:tc>
      </w:tr>
      <w:tr w:rsidR="008D546D" w:rsidRPr="00110043" w:rsidTr="0053427C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tabs>
                <w:tab w:val="center" w:pos="642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93,2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647741" w:rsidRPr="00110043" w:rsidTr="0053427C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47741" w:rsidRPr="00173D5D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C67FC6">
        <w:trPr>
          <w:cantSplit/>
          <w:trHeight w:val="1177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сопоставления  фактического   и  планового  значений,   </w:t>
      </w:r>
      <w:proofErr w:type="gramStart"/>
      <w:r w:rsidRPr="00110043">
        <w:rPr>
          <w:rFonts w:ascii="Times New Roman" w:hAnsi="Times New Roman" w:cs="Times New Roman"/>
        </w:rPr>
        <w:t>для</w:t>
      </w:r>
      <w:proofErr w:type="gramEnd"/>
      <w:r w:rsidRPr="00110043">
        <w:rPr>
          <w:rFonts w:ascii="Times New Roman" w:hAnsi="Times New Roman" w:cs="Times New Roman"/>
        </w:rPr>
        <w:t xml:space="preserve">   уменьшающихся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  <w:proofErr w:type="gramEnd"/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647741" w:rsidRPr="00110043" w:rsidRDefault="00647741" w:rsidP="0064774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647741" w:rsidRPr="00110043" w:rsidTr="0053427C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</w:t>
            </w:r>
            <w:proofErr w:type="gramStart"/>
            <w:r w:rsidRPr="00110043">
              <w:rPr>
                <w:rFonts w:ascii="Times New Roman" w:hAnsi="Times New Roman" w:cs="Times New Roman"/>
              </w:rPr>
              <w:t>и-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ца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изме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647741" w:rsidRPr="00110043" w:rsidTr="0053427C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предшес</w:t>
            </w:r>
            <w:proofErr w:type="gramStart"/>
            <w:r w:rsidRPr="00110043">
              <w:rPr>
                <w:rFonts w:ascii="Times New Roman" w:hAnsi="Times New Roman" w:cs="Times New Roman"/>
              </w:rPr>
              <w:t>т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вующий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финанс</w:t>
            </w:r>
            <w:proofErr w:type="gramStart"/>
            <w:r w:rsidRPr="00110043">
              <w:rPr>
                <w:rFonts w:ascii="Times New Roman" w:hAnsi="Times New Roman" w:cs="Times New Roman"/>
              </w:rPr>
              <w:t>о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110043">
              <w:rPr>
                <w:rFonts w:ascii="Times New Roman" w:hAnsi="Times New Roman" w:cs="Times New Roman"/>
              </w:rPr>
              <w:t>очере</w:t>
            </w:r>
            <w:proofErr w:type="gramStart"/>
            <w:r w:rsidRPr="00110043">
              <w:rPr>
                <w:rFonts w:ascii="Times New Roman" w:hAnsi="Times New Roman" w:cs="Times New Roman"/>
              </w:rPr>
              <w:t>д</w:t>
            </w:r>
            <w:proofErr w:type="spellEnd"/>
            <w:r w:rsidRPr="00110043">
              <w:rPr>
                <w:rFonts w:ascii="Times New Roman" w:hAnsi="Times New Roman" w:cs="Times New Roman"/>
              </w:rPr>
              <w:t>-</w:t>
            </w:r>
            <w:proofErr w:type="gramEnd"/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-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r w:rsidRPr="00110043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10043">
              <w:rPr>
                <w:rFonts w:ascii="Times New Roman" w:hAnsi="Times New Roman" w:cs="Times New Roman"/>
              </w:rPr>
              <w:t xml:space="preserve">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C67F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 xml:space="preserve">Количество </w:t>
            </w:r>
            <w:r w:rsidR="00C67FC6">
              <w:rPr>
                <w:rFonts w:ascii="Times New Roman" w:hAnsi="Times New Roman" w:cs="Times New Roman"/>
              </w:rPr>
              <w:t>культурно-массовых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8C3E4C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Разнообразие тематической направленности проводимых мероприятий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8C3E4C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Интенсивность обновления текущей деятельности (количество новых концертных номеров, постановок)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8C3E4C" w:rsidRDefault="00BF2D87" w:rsidP="00BF2D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дней фактических занятий в клубных формированиях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8C3E4C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дней фактического оказания муниципальной услуги (</w:t>
            </w:r>
            <w:proofErr w:type="spellStart"/>
            <w:r>
              <w:rPr>
                <w:rFonts w:ascii="Times New Roman" w:hAnsi="Times New Roman" w:cs="Times New Roman"/>
              </w:rPr>
              <w:t>органазация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проведение КММ)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</w:t>
            </w:r>
          </w:p>
          <w:p w:rsidR="00BF2D87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BF2D8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Качество управления персоналом:</w:t>
            </w:r>
            <w:r w:rsidR="0017231E">
              <w:rPr>
                <w:rFonts w:ascii="Times New Roman" w:hAnsi="Times New Roman" w:cs="Times New Roman"/>
              </w:rPr>
              <w:t xml:space="preserve"> доля специалистов с высшим и специальным образованием к общему количеству работающих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73D5D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Максимальное количество </w:t>
            </w:r>
            <w:proofErr w:type="gramStart"/>
            <w:r>
              <w:rPr>
                <w:rFonts w:ascii="Times New Roman" w:hAnsi="Times New Roman" w:cs="Times New Roman"/>
              </w:rPr>
              <w:t>нарушений требований стандарта качества оказания муниципальной услуги</w:t>
            </w:r>
            <w:proofErr w:type="gram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73D5D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Кол-во опрошенных респондентов (участников мероприятий) на предмет удовлетворенности качеством проводимых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17231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4E8B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8C3E4C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доступности (кол-во посетителей)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93 628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107 749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108 749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111 749</w:t>
            </w:r>
          </w:p>
        </w:tc>
      </w:tr>
      <w:tr w:rsidR="00A94E8B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8C3E4C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развития личности (кол-во клубных формирований)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A94E8B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8C3E4C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Доступность и прозрачность информации об учреждении (кол-во публикаций)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A94E8B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8C3E4C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A53D61">
              <w:rPr>
                <w:rFonts w:ascii="Times New Roman" w:hAnsi="Times New Roman" w:cs="Times New Roman"/>
              </w:rPr>
              <w:t>памятников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53D6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Pr="008C3E4C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Регулярность произведенных работ по ремонту и реставрации памятников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Pr="00110043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53D6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Pr="008C3E4C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эстетического и технического состояния памятников (кол-во жалоб)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Pr="00110043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A53D6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D61" w:rsidRDefault="001F36E7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A94E8B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73D5D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C3E4C">
              <w:rPr>
                <w:rFonts w:ascii="Times New Roman" w:hAnsi="Times New Roman" w:cs="Times New Roman"/>
              </w:rPr>
              <w:t>Количество обоснованных жалоб на качество оказываемых услуг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E8B" w:rsidRPr="00110043" w:rsidRDefault="00A94E8B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3. Перечень  мероприятий,   направленных   на  повышение  эффективности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647741" w:rsidRPr="00110043" w:rsidRDefault="00647741" w:rsidP="00647741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2835"/>
        <w:gridCol w:w="2925"/>
      </w:tblGrid>
      <w:tr w:rsidR="00647741" w:rsidRPr="00110043" w:rsidTr="0053427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10043">
              <w:rPr>
                <w:rFonts w:ascii="Times New Roman" w:hAnsi="Times New Roman" w:cs="Times New Roman"/>
              </w:rPr>
              <w:t>/</w:t>
            </w:r>
            <w:proofErr w:type="spellStart"/>
            <w:r w:rsidRPr="001100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D2B6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2D2B6E" w:rsidRDefault="002D2B6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val="en-US"/>
              </w:rPr>
              <w:t>QR</w:t>
            </w:r>
            <w:r>
              <w:rPr>
                <w:rFonts w:ascii="Times New Roman" w:hAnsi="Times New Roman" w:cs="Times New Roman"/>
              </w:rPr>
              <w:t>-кодов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D2B6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D2B6E" w:rsidP="002D2B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Размещено 17 </w:t>
            </w:r>
            <w:r>
              <w:rPr>
                <w:rFonts w:ascii="Times New Roman" w:hAnsi="Times New Roman" w:cs="Times New Roman"/>
                <w:lang w:val="en-US"/>
              </w:rPr>
              <w:t>QR</w:t>
            </w:r>
            <w:r>
              <w:rPr>
                <w:rFonts w:ascii="Times New Roman" w:hAnsi="Times New Roman" w:cs="Times New Roman"/>
              </w:rPr>
              <w:t>-кодов: на фасаде здания учреждения и на 16 памятниках, позволяют получить полную информацию об объектах, о деятельности.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8A2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8A2" w:rsidRDefault="006B18A2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8A2" w:rsidRDefault="006B18A2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Установлено информационное табло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8A2" w:rsidRDefault="006B18A2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8A2" w:rsidRDefault="006B18A2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о предстоящих мероприятиях, трансляция репортажей СМИ города, информирование о деятельности и коллективах учреждения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8A2" w:rsidRPr="00110043" w:rsidRDefault="006B18A2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E5134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134" w:rsidRDefault="005627D8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134" w:rsidRDefault="005627D8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по инициативе учреждения банкомата </w:t>
            </w:r>
            <w:proofErr w:type="spellStart"/>
            <w:r>
              <w:rPr>
                <w:rFonts w:ascii="Times New Roman" w:hAnsi="Times New Roman" w:cs="Times New Roman"/>
              </w:rPr>
              <w:t>ХМбанка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134" w:rsidRDefault="005627D8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134" w:rsidRDefault="005627D8" w:rsidP="005627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Повысило качество работы кассы, в связи с отсутствием терминала для безналичного расчета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134" w:rsidRPr="00110043" w:rsidRDefault="001E5134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741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5627D8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D2B6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Расширение территориальных границ взаимодействия и сотрудничества с МО </w:t>
            </w:r>
            <w:proofErr w:type="spellStart"/>
            <w:r>
              <w:rPr>
                <w:rFonts w:ascii="Times New Roman" w:hAnsi="Times New Roman" w:cs="Times New Roman"/>
              </w:rPr>
              <w:t>ХМАО-Югры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D2B6E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D2B6E" w:rsidP="005627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концертных программ в различных городах </w:t>
            </w:r>
            <w:proofErr w:type="spellStart"/>
            <w:r>
              <w:rPr>
                <w:rFonts w:ascii="Times New Roman" w:hAnsi="Times New Roman" w:cs="Times New Roman"/>
              </w:rPr>
              <w:t>ХМА</w:t>
            </w:r>
            <w:r w:rsidR="005627D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-Югры</w:t>
            </w:r>
            <w:proofErr w:type="spellEnd"/>
            <w:r>
              <w:rPr>
                <w:rFonts w:ascii="Times New Roman" w:hAnsi="Times New Roman" w:cs="Times New Roman"/>
              </w:rPr>
              <w:t>, повышение имиджа города</w:t>
            </w:r>
            <w:r w:rsidR="006B18A2">
              <w:rPr>
                <w:rFonts w:ascii="Times New Roman" w:hAnsi="Times New Roman" w:cs="Times New Roman"/>
              </w:rPr>
              <w:t>, обмен опыта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741" w:rsidRPr="00110043" w:rsidTr="0053427C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МЕРОПРИЯТИЯ, ПРЕДПОЛАГАЕМЫЕ К РЕАЛИЗАЦИИ В __</w:t>
            </w:r>
            <w:r w:rsidR="005627D8">
              <w:rPr>
                <w:rFonts w:ascii="Times New Roman" w:hAnsi="Times New Roman" w:cs="Times New Roman"/>
              </w:rPr>
              <w:t>2014</w:t>
            </w:r>
            <w:r w:rsidRPr="00110043">
              <w:rPr>
                <w:rFonts w:ascii="Times New Roman" w:hAnsi="Times New Roman" w:cs="Times New Roman"/>
              </w:rPr>
              <w:t xml:space="preserve">__ ГОДУ          </w:t>
            </w: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Модернизация сайта учреждения, создание именной страницы в </w:t>
            </w:r>
            <w:proofErr w:type="spellStart"/>
            <w:r>
              <w:rPr>
                <w:rFonts w:ascii="Times New Roman" w:hAnsi="Times New Roman" w:cs="Times New Roman"/>
              </w:rPr>
              <w:t>соцсетях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имиджа учреждения, увеличение числа потребителей услуги, повышение доступности, оперативность получения информации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внутреннего видеонаблюдения, установка металлоискателей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Доверие потребителей к оказываемым услугам, обеспечение безопасности и сохранности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Сдача помещения в аренду под Кафе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числа потребителей услуги, увеличение доходов учреждения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692A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</w:rPr>
              <w:t>видеооповещения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гримерных комнатах для отслеживания действий на сцене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Качество постановок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692A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</w:t>
      </w:r>
      <w:r w:rsidR="00B06821">
        <w:rPr>
          <w:rFonts w:ascii="Times New Roman" w:hAnsi="Times New Roman" w:cs="Times New Roman"/>
        </w:rPr>
        <w:t xml:space="preserve">бюджетного </w:t>
      </w:r>
      <w:r w:rsidRPr="00110043">
        <w:rPr>
          <w:rFonts w:ascii="Times New Roman" w:hAnsi="Times New Roman" w:cs="Times New Roman"/>
        </w:rPr>
        <w:t xml:space="preserve">учреждения </w:t>
      </w:r>
      <w:r w:rsidR="00B06821">
        <w:rPr>
          <w:rFonts w:ascii="Times New Roman" w:hAnsi="Times New Roman" w:cs="Times New Roman"/>
        </w:rPr>
        <w:t xml:space="preserve">                                                           </w:t>
      </w:r>
      <w:r w:rsidRPr="00110043">
        <w:rPr>
          <w:rFonts w:ascii="Times New Roman" w:hAnsi="Times New Roman" w:cs="Times New Roman"/>
        </w:rPr>
        <w:t xml:space="preserve"> </w:t>
      </w:r>
      <w:proofErr w:type="spellStart"/>
      <w:r w:rsidRPr="00110043">
        <w:rPr>
          <w:rFonts w:ascii="Times New Roman" w:hAnsi="Times New Roman" w:cs="Times New Roman"/>
        </w:rPr>
        <w:t>_______</w:t>
      </w:r>
      <w:r w:rsidR="00B06821">
        <w:rPr>
          <w:rFonts w:ascii="Times New Roman" w:hAnsi="Times New Roman" w:cs="Times New Roman"/>
        </w:rPr>
        <w:t>Чумак</w:t>
      </w:r>
      <w:proofErr w:type="spellEnd"/>
      <w:r w:rsidR="00B06821">
        <w:rPr>
          <w:rFonts w:ascii="Times New Roman" w:hAnsi="Times New Roman" w:cs="Times New Roman"/>
        </w:rPr>
        <w:t xml:space="preserve"> Л.В.</w:t>
      </w:r>
      <w:r w:rsidRPr="00110043">
        <w:rPr>
          <w:rFonts w:ascii="Times New Roman" w:hAnsi="Times New Roman" w:cs="Times New Roman"/>
        </w:rPr>
        <w:t>__________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B0682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  (расшифровка подписи)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343E0" w:rsidRDefault="00E343E0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E343E0" w:rsidRPr="00110043" w:rsidRDefault="00E343E0" w:rsidP="00E343E0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E343E0" w:rsidRPr="00110043" w:rsidRDefault="00E343E0" w:rsidP="00E343E0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E343E0" w:rsidRPr="00110043" w:rsidRDefault="00E343E0" w:rsidP="00E343E0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E343E0" w:rsidRDefault="00E343E0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10043">
        <w:rPr>
          <w:rFonts w:ascii="Times New Roman" w:hAnsi="Times New Roman" w:cs="Times New Roman"/>
        </w:rPr>
        <w:t>Фор</w:t>
      </w:r>
      <w:r>
        <w:rPr>
          <w:rFonts w:ascii="Times New Roman" w:hAnsi="Times New Roman" w:cs="Times New Roman"/>
        </w:rPr>
        <w:t xml:space="preserve">ма </w:t>
      </w:r>
      <w:r w:rsidRPr="00110043">
        <w:rPr>
          <w:rFonts w:ascii="Times New Roman" w:hAnsi="Times New Roman" w:cs="Times New Roman"/>
        </w:rPr>
        <w:t>2</w:t>
      </w:r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ПЕРЕЧЕНЬ</w:t>
      </w:r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МЕРОПРИЯТИЙ ПО ПОВЫШЕНИЮ ЭФФЕКТИВНОСТИ</w:t>
      </w:r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ГОРОДА ХАНТЫ-МАНСИЙСКА НА _______________ ГОДЫ</w:t>
      </w:r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10043">
        <w:rPr>
          <w:rFonts w:ascii="Times New Roman" w:hAnsi="Times New Roman" w:cs="Times New Roman"/>
        </w:rPr>
        <w:t>(составляется Учредителем или ГРБС</w:t>
      </w:r>
      <w:proofErr w:type="gramEnd"/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на период от одного года до трех лет в разрезе</w:t>
      </w:r>
    </w:p>
    <w:p w:rsidR="00E343E0" w:rsidRPr="00110043" w:rsidRDefault="00E343E0" w:rsidP="00E343E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муниципальных учреждений)</w:t>
      </w: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"____" _____________ 20___ года</w:t>
      </w:r>
    </w:p>
    <w:p w:rsidR="00E343E0" w:rsidRPr="00110043" w:rsidRDefault="00E343E0" w:rsidP="00E343E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8"/>
        <w:gridCol w:w="7"/>
        <w:gridCol w:w="4313"/>
        <w:gridCol w:w="7"/>
        <w:gridCol w:w="1249"/>
        <w:gridCol w:w="7"/>
        <w:gridCol w:w="1701"/>
        <w:gridCol w:w="850"/>
        <w:gridCol w:w="1323"/>
      </w:tblGrid>
      <w:tr w:rsidR="00E343E0" w:rsidRPr="00110043" w:rsidTr="006548D5">
        <w:trPr>
          <w:cantSplit/>
          <w:trHeight w:val="60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FF6BC5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43E0" w:rsidRPr="00110043">
              <w:rPr>
                <w:rFonts w:ascii="Times New Roman" w:hAnsi="Times New Roman" w:cs="Times New Roman"/>
              </w:rPr>
              <w:t xml:space="preserve">   </w:t>
            </w:r>
            <w:r w:rsidR="00E343E0" w:rsidRPr="0011004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E343E0" w:rsidRPr="001100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E343E0" w:rsidRPr="00110043">
              <w:rPr>
                <w:rFonts w:ascii="Times New Roman" w:hAnsi="Times New Roman" w:cs="Times New Roman"/>
              </w:rPr>
              <w:t>/</w:t>
            </w:r>
            <w:proofErr w:type="spellStart"/>
            <w:r w:rsidR="00E343E0" w:rsidRPr="00110043">
              <w:rPr>
                <w:rFonts w:ascii="Times New Roman" w:hAnsi="Times New Roman" w:cs="Times New Roman"/>
              </w:rPr>
              <w:t>п</w:t>
            </w:r>
            <w:proofErr w:type="spellEnd"/>
            <w:r w:rsidR="00E343E0" w:rsidRPr="0011004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Принятое решение/наименование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и содержание мероприятий,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планируемых к реализации во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исполнение принятого решения  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</w:t>
            </w:r>
            <w:r w:rsidRPr="00110043">
              <w:rPr>
                <w:rFonts w:ascii="Times New Roman" w:hAnsi="Times New Roman" w:cs="Times New Roman"/>
              </w:rPr>
              <w:br/>
              <w:t>выполнения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Ожидаемый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результат  </w:t>
            </w:r>
            <w:r w:rsidRPr="00110043">
              <w:rPr>
                <w:rFonts w:ascii="Times New Roman" w:hAnsi="Times New Roman" w:cs="Times New Roman"/>
              </w:rPr>
              <w:br/>
              <w:t xml:space="preserve">(только для </w:t>
            </w:r>
            <w:r w:rsidRPr="00110043">
              <w:rPr>
                <w:rFonts w:ascii="Times New Roman" w:hAnsi="Times New Roman" w:cs="Times New Roman"/>
              </w:rPr>
              <w:br/>
              <w:t>мероприятий)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Ответственный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исполнитель </w:t>
            </w:r>
          </w:p>
        </w:tc>
      </w:tr>
      <w:tr w:rsidR="00650179" w:rsidRPr="00110043" w:rsidTr="00500E14">
        <w:trPr>
          <w:cantSplit/>
          <w:trHeight w:val="240"/>
        </w:trPr>
        <w:tc>
          <w:tcPr>
            <w:tcW w:w="103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179" w:rsidRPr="00110043" w:rsidRDefault="00650179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«Октябрь», МБУ «Городская централизованная библиотечная система», МБУ «Городской информационный центр», МБУ «Управление по развитию туризма и внешних связей»</w:t>
            </w:r>
            <w:r w:rsidRPr="00110043">
              <w:rPr>
                <w:rFonts w:ascii="Times New Roman" w:hAnsi="Times New Roman" w:cs="Times New Roman"/>
              </w:rPr>
              <w:t xml:space="preserve">                  </w:t>
            </w:r>
          </w:p>
        </w:tc>
      </w:tr>
      <w:tr w:rsidR="00650179" w:rsidRPr="00110043" w:rsidTr="006548D5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179" w:rsidRPr="00110043" w:rsidRDefault="00650179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179" w:rsidRPr="00110043" w:rsidRDefault="00650179" w:rsidP="006501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Наименование принятого решения</w:t>
            </w:r>
            <w:r>
              <w:rPr>
                <w:rFonts w:ascii="Times New Roman" w:hAnsi="Times New Roman" w:cs="Times New Roman"/>
              </w:rPr>
              <w:t>: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издание приказов об изучении  мнения населения о качестве оказания муниципальных услуг (выполнения работ)  </w:t>
            </w:r>
            <w:r w:rsidR="006548D5">
              <w:rPr>
                <w:rFonts w:ascii="Times New Roman" w:hAnsi="Times New Roman" w:cs="Times New Roman"/>
              </w:rPr>
              <w:t>за 2013 год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179" w:rsidRPr="00110043" w:rsidRDefault="00650179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2013-2014 год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179" w:rsidRPr="00110043" w:rsidRDefault="00650179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179" w:rsidRPr="00110043" w:rsidRDefault="00650179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Управление общественных связей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Ханты-Мансийска</w:t>
            </w:r>
          </w:p>
        </w:tc>
      </w:tr>
      <w:tr w:rsidR="006548D5" w:rsidRPr="00110043" w:rsidTr="006548D5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8D5" w:rsidRPr="00110043" w:rsidRDefault="006548D5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  <w:r w:rsidRPr="00110043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8D5" w:rsidRPr="00110043" w:rsidRDefault="006548D5" w:rsidP="006F11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1: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издан</w:t>
            </w:r>
            <w:r w:rsidR="006F1158">
              <w:rPr>
                <w:rFonts w:ascii="Times New Roman" w:hAnsi="Times New Roman" w:cs="Times New Roman"/>
              </w:rPr>
              <w:t>ие</w:t>
            </w:r>
            <w:r>
              <w:rPr>
                <w:rFonts w:ascii="Times New Roman" w:hAnsi="Times New Roman" w:cs="Times New Roman"/>
              </w:rPr>
              <w:t xml:space="preserve"> приказ</w:t>
            </w:r>
            <w:r w:rsidR="006F1158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8D5" w:rsidRPr="00110043" w:rsidRDefault="006548D5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2013-2014 год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8D5" w:rsidRPr="00110043" w:rsidRDefault="006548D5" w:rsidP="006548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качества оказанных муниципальных услуг</w:t>
            </w:r>
            <w:proofErr w:type="gramStart"/>
            <w:r>
              <w:rPr>
                <w:rFonts w:ascii="Times New Roman" w:hAnsi="Times New Roman" w:cs="Times New Roman"/>
              </w:rPr>
              <w:t>,(</w:t>
            </w:r>
            <w:proofErr w:type="gramEnd"/>
            <w:r>
              <w:rPr>
                <w:rFonts w:ascii="Times New Roman" w:hAnsi="Times New Roman" w:cs="Times New Roman"/>
              </w:rPr>
              <w:t>выполненных работ)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8D5" w:rsidRPr="00110043" w:rsidRDefault="006548D5" w:rsidP="00500E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Муниципальные бюджетные учреждения </w:t>
            </w:r>
          </w:p>
        </w:tc>
      </w:tr>
      <w:tr w:rsidR="006548D5" w:rsidRPr="00110043" w:rsidTr="006548D5">
        <w:trPr>
          <w:cantSplit/>
          <w:trHeight w:val="240"/>
        </w:trPr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8D5" w:rsidRDefault="006548D5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48D5" w:rsidRDefault="006548D5" w:rsidP="006548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2: проведение оценки, оформление доклада по результатам проведенной оценки.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48D5" w:rsidRDefault="006548D5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48D5" w:rsidRDefault="006548D5" w:rsidP="006F11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неэффективной работы, нарушений, жалоб потребителей, фактов не исполнени</w:t>
            </w:r>
            <w:r w:rsidR="006F115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мун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адания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8D5" w:rsidRDefault="006F115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</w:tr>
      <w:tr w:rsidR="00E343E0" w:rsidRPr="00110043" w:rsidTr="00CF2DEE">
        <w:trPr>
          <w:cantSplit/>
          <w:trHeight w:val="240"/>
        </w:trPr>
        <w:tc>
          <w:tcPr>
            <w:tcW w:w="103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4A3C94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«Октябрь»</w:t>
            </w:r>
            <w:r w:rsidR="003D4851">
              <w:rPr>
                <w:rFonts w:ascii="Times New Roman" w:hAnsi="Times New Roman" w:cs="Times New Roman"/>
              </w:rPr>
              <w:t>, МБУ «Городская централизованная библиотечная система», МБУ «Городской информационный центр», МБУ «Управление по развитию туризма и внешних связей»</w:t>
            </w:r>
            <w:r w:rsidR="00E343E0" w:rsidRPr="00110043">
              <w:rPr>
                <w:rFonts w:ascii="Times New Roman" w:hAnsi="Times New Roman" w:cs="Times New Roman"/>
              </w:rPr>
              <w:t xml:space="preserve">                  </w:t>
            </w:r>
          </w:p>
        </w:tc>
      </w:tr>
      <w:tr w:rsidR="00E343E0" w:rsidRPr="00110043" w:rsidTr="006F1158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1    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3D48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Наименование принятого решения</w:t>
            </w:r>
            <w:r w:rsidR="004A3C94">
              <w:rPr>
                <w:rFonts w:ascii="Times New Roman" w:hAnsi="Times New Roman" w:cs="Times New Roman"/>
              </w:rPr>
              <w:t>: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="007B464B">
              <w:rPr>
                <w:rFonts w:ascii="Times New Roman" w:hAnsi="Times New Roman" w:cs="Times New Roman"/>
              </w:rPr>
              <w:t xml:space="preserve">разработать и принять </w:t>
            </w:r>
            <w:r w:rsidR="003D4851">
              <w:rPr>
                <w:rFonts w:ascii="Times New Roman" w:hAnsi="Times New Roman" w:cs="Times New Roman"/>
              </w:rPr>
              <w:t>муниципальные программы</w:t>
            </w:r>
            <w:r w:rsidR="007B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7B464B" w:rsidP="003D48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D4851">
              <w:rPr>
                <w:rFonts w:ascii="Times New Roman" w:hAnsi="Times New Roman" w:cs="Times New Roman"/>
              </w:rPr>
              <w:t>3</w:t>
            </w:r>
            <w:r w:rsidR="00CB1F5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6F115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целей и задач программ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7B464B" w:rsidP="003D48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культуры</w:t>
            </w:r>
            <w:r w:rsidR="003D4851">
              <w:rPr>
                <w:rFonts w:ascii="Times New Roman" w:hAnsi="Times New Roman" w:cs="Times New Roman"/>
              </w:rPr>
              <w:t xml:space="preserve">, Управление общественных связей Администрации </w:t>
            </w:r>
            <w:proofErr w:type="gramStart"/>
            <w:r w:rsidR="003D4851">
              <w:rPr>
                <w:rFonts w:ascii="Times New Roman" w:hAnsi="Times New Roman" w:cs="Times New Roman"/>
              </w:rPr>
              <w:t>г</w:t>
            </w:r>
            <w:proofErr w:type="gramEnd"/>
            <w:r w:rsidR="003D4851">
              <w:rPr>
                <w:rFonts w:ascii="Times New Roman" w:hAnsi="Times New Roman" w:cs="Times New Roman"/>
              </w:rPr>
              <w:t>. Ханты-Мансийска</w:t>
            </w:r>
          </w:p>
        </w:tc>
      </w:tr>
      <w:tr w:rsidR="00E343E0" w:rsidRPr="00110043" w:rsidTr="006F1158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6F115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6F115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мероприятия: формирование проекта программы, согласование и утверждение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6F115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6F1158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целей и задач программ,</w:t>
            </w:r>
            <w:r w:rsidR="00546B89">
              <w:rPr>
                <w:rFonts w:ascii="Times New Roman" w:hAnsi="Times New Roman" w:cs="Times New Roman"/>
              </w:rPr>
              <w:t xml:space="preserve"> объемов, источников финансирования, ожидаемых результатов реализации программ, обеспечивающих эффективное решение проблем в области экономического, социального и культурного развития, а также прозрачность и целевое расходование средств бюджета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546B89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культуры, Управление общественных связей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Ханты-Мансийска</w:t>
            </w:r>
          </w:p>
        </w:tc>
      </w:tr>
      <w:tr w:rsidR="00E343E0" w:rsidRPr="00110043" w:rsidTr="00CF2DEE">
        <w:trPr>
          <w:cantSplit/>
          <w:trHeight w:val="240"/>
        </w:trPr>
        <w:tc>
          <w:tcPr>
            <w:tcW w:w="103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3D4851" w:rsidP="003D48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«Октябрь», МБУ «Городская централизованная библиотечная система», МБУ «Городской информационный центр»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4851" w:rsidRPr="00110043" w:rsidTr="006F1158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851" w:rsidRPr="00110043" w:rsidRDefault="003D4851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851" w:rsidRPr="00110043" w:rsidRDefault="003D4851" w:rsidP="003D48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принятого решения: проведение проверок финансово-хозяйственной деятельности</w:t>
            </w:r>
            <w:r w:rsidRPr="00110043">
              <w:rPr>
                <w:rFonts w:ascii="Times New Roman" w:hAnsi="Times New Roman" w:cs="Times New Roman"/>
              </w:rPr>
              <w:t xml:space="preserve">                  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851" w:rsidRPr="00110043" w:rsidRDefault="003D4851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2013, 2014</w:t>
            </w:r>
            <w:r w:rsidR="00CB1F5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851" w:rsidRPr="00110043" w:rsidRDefault="003D4851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851" w:rsidRPr="00110043" w:rsidRDefault="00FF1E0C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Контрольно-ревизионное управление</w:t>
            </w:r>
            <w:r w:rsidR="00AF3974">
              <w:rPr>
                <w:rFonts w:ascii="Times New Roman" w:hAnsi="Times New Roman" w:cs="Times New Roman"/>
              </w:rPr>
              <w:t>, Управление бухгалтерского учета и использования финансовых средств Администрации города Ханты-Мансийска</w:t>
            </w:r>
          </w:p>
        </w:tc>
      </w:tr>
      <w:tr w:rsidR="00E343E0" w:rsidRPr="00110043" w:rsidTr="006F1158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и т.д.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1F56" w:rsidRPr="00110043" w:rsidTr="00CF2DEE">
        <w:trPr>
          <w:cantSplit/>
          <w:trHeight w:val="240"/>
        </w:trPr>
        <w:tc>
          <w:tcPr>
            <w:tcW w:w="103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F56" w:rsidRDefault="00CB1F5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«Октябрь», МБУ «Городская централизованная библиотечная система», МБУ «Городской информационный центр», МБУ «Управление по развитию туризма и внешних связей»</w:t>
            </w:r>
            <w:r w:rsidRPr="00110043">
              <w:rPr>
                <w:rFonts w:ascii="Times New Roman" w:hAnsi="Times New Roman" w:cs="Times New Roman"/>
              </w:rPr>
              <w:t xml:space="preserve">                  </w:t>
            </w:r>
          </w:p>
        </w:tc>
      </w:tr>
      <w:tr w:rsidR="00CB1F56" w:rsidRPr="00110043" w:rsidTr="00CF2DEE">
        <w:trPr>
          <w:cantSplit/>
          <w:trHeight w:val="240"/>
        </w:trPr>
        <w:tc>
          <w:tcPr>
            <w:tcW w:w="103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F56" w:rsidRDefault="00CB1F5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43E0" w:rsidRPr="00110043" w:rsidTr="00CF2DEE">
        <w:trPr>
          <w:cantSplit/>
          <w:trHeight w:val="240"/>
        </w:trPr>
        <w:tc>
          <w:tcPr>
            <w:tcW w:w="1039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B1F5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«Октябрь», МБУ «Городская централизованная библиотечная система», МБУ «Городской информационный центр», МБУ «Управление по развитию туризма и внешних связей»</w:t>
            </w:r>
            <w:r w:rsidRPr="00110043">
              <w:rPr>
                <w:rFonts w:ascii="Times New Roman" w:hAnsi="Times New Roman" w:cs="Times New Roman"/>
              </w:rPr>
              <w:t xml:space="preserve">                  </w:t>
            </w:r>
          </w:p>
        </w:tc>
      </w:tr>
      <w:tr w:rsidR="00E343E0" w:rsidRPr="00110043" w:rsidTr="00AF3974">
        <w:trPr>
          <w:cantSplit/>
          <w:trHeight w:val="240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B1F5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B1F56" w:rsidP="00CB1F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принятого решения: разработка положения о размерах и условиях оплаты труда руководителей, заместителей руководителей, главных бухгалтеров муниципальных бюджетных учреждений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B1F5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E343E0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3E0" w:rsidRPr="00110043" w:rsidRDefault="00CB1F56" w:rsidP="00CF2D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бухгалтерского учета и использования финансовых средств Администрации города Ханты-Мансийска</w:t>
            </w:r>
          </w:p>
        </w:tc>
      </w:tr>
    </w:tbl>
    <w:p w:rsidR="00E343E0" w:rsidRPr="00110043" w:rsidRDefault="00E343E0" w:rsidP="00E343E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46B89" w:rsidRDefault="00546B89" w:rsidP="00E343E0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начальника управления бухгалтерского учета </w:t>
      </w:r>
      <w:r w:rsidR="00E343E0" w:rsidRPr="00110043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___</w:t>
      </w:r>
      <w:r w:rsidR="00E343E0" w:rsidRPr="00110043">
        <w:rPr>
          <w:rFonts w:ascii="Times New Roman" w:hAnsi="Times New Roman" w:cs="Times New Roman"/>
        </w:rPr>
        <w:t xml:space="preserve">______ </w:t>
      </w:r>
      <w:r>
        <w:rPr>
          <w:rFonts w:ascii="Times New Roman" w:hAnsi="Times New Roman" w:cs="Times New Roman"/>
        </w:rPr>
        <w:t xml:space="preserve">            </w:t>
      </w:r>
      <w:proofErr w:type="spellStart"/>
      <w:r w:rsidRPr="00546B89">
        <w:rPr>
          <w:rFonts w:ascii="Times New Roman" w:hAnsi="Times New Roman" w:cs="Times New Roman"/>
          <w:u w:val="single"/>
        </w:rPr>
        <w:t>Рогина</w:t>
      </w:r>
      <w:proofErr w:type="spellEnd"/>
      <w:r w:rsidRPr="00546B89">
        <w:rPr>
          <w:rFonts w:ascii="Times New Roman" w:hAnsi="Times New Roman" w:cs="Times New Roman"/>
          <w:u w:val="single"/>
        </w:rPr>
        <w:t xml:space="preserve"> Т.В.</w:t>
      </w:r>
    </w:p>
    <w:p w:rsidR="00E343E0" w:rsidRPr="00110043" w:rsidRDefault="00E343E0" w:rsidP="00E343E0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546B89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 (подпись)      (расшифровка подписи)</w:t>
      </w:r>
    </w:p>
    <w:p w:rsidR="00E343E0" w:rsidRPr="00110043" w:rsidRDefault="00E343E0" w:rsidP="00E343E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E343E0" w:rsidRDefault="00E343E0"/>
    <w:sectPr w:rsidR="00E343E0" w:rsidSect="007A5D5A">
      <w:headerReference w:type="even" r:id="rId6"/>
      <w:headerReference w:type="default" r:id="rId7"/>
      <w:pgSz w:w="16838" w:h="11906" w:orient="landscape"/>
      <w:pgMar w:top="1134" w:right="130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98" w:rsidRDefault="007D4198">
      <w:r>
        <w:separator/>
      </w:r>
    </w:p>
  </w:endnote>
  <w:endnote w:type="continuationSeparator" w:id="0">
    <w:p w:rsidR="007D4198" w:rsidRDefault="007D4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98" w:rsidRDefault="007D4198">
      <w:r>
        <w:separator/>
      </w:r>
    </w:p>
  </w:footnote>
  <w:footnote w:type="continuationSeparator" w:id="0">
    <w:p w:rsidR="007D4198" w:rsidRDefault="007D4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905" w:rsidRDefault="00613905" w:rsidP="00CF2D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3905" w:rsidRDefault="0061390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905" w:rsidRDefault="00613905" w:rsidP="00CF2D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4BB1">
      <w:rPr>
        <w:rStyle w:val="a5"/>
        <w:noProof/>
      </w:rPr>
      <w:t>1</w:t>
    </w:r>
    <w:r>
      <w:rPr>
        <w:rStyle w:val="a5"/>
      </w:rPr>
      <w:fldChar w:fldCharType="end"/>
    </w:r>
  </w:p>
  <w:p w:rsidR="00613905" w:rsidRDefault="0061390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EE7"/>
    <w:rsid w:val="00007C42"/>
    <w:rsid w:val="000D68DE"/>
    <w:rsid w:val="000F01E0"/>
    <w:rsid w:val="0017231E"/>
    <w:rsid w:val="00173D5D"/>
    <w:rsid w:val="00177EA4"/>
    <w:rsid w:val="001957BA"/>
    <w:rsid w:val="001B6513"/>
    <w:rsid w:val="001E5134"/>
    <w:rsid w:val="001F26CE"/>
    <w:rsid w:val="001F36E7"/>
    <w:rsid w:val="00222A22"/>
    <w:rsid w:val="00240F2A"/>
    <w:rsid w:val="00262CD6"/>
    <w:rsid w:val="00281966"/>
    <w:rsid w:val="0028393E"/>
    <w:rsid w:val="002B0C9D"/>
    <w:rsid w:val="002B3F0C"/>
    <w:rsid w:val="002C4B28"/>
    <w:rsid w:val="002D2B6E"/>
    <w:rsid w:val="002E1F12"/>
    <w:rsid w:val="003018FA"/>
    <w:rsid w:val="00301AAC"/>
    <w:rsid w:val="00337509"/>
    <w:rsid w:val="003378B3"/>
    <w:rsid w:val="003669C9"/>
    <w:rsid w:val="003D4851"/>
    <w:rsid w:val="00405DC0"/>
    <w:rsid w:val="00410C64"/>
    <w:rsid w:val="00415F66"/>
    <w:rsid w:val="004460E4"/>
    <w:rsid w:val="004A3C94"/>
    <w:rsid w:val="004D5C14"/>
    <w:rsid w:val="00500E14"/>
    <w:rsid w:val="00510128"/>
    <w:rsid w:val="0053427C"/>
    <w:rsid w:val="00546B89"/>
    <w:rsid w:val="005627D8"/>
    <w:rsid w:val="00563EC8"/>
    <w:rsid w:val="00571A14"/>
    <w:rsid w:val="0058430E"/>
    <w:rsid w:val="00595CE9"/>
    <w:rsid w:val="00611E09"/>
    <w:rsid w:val="00613905"/>
    <w:rsid w:val="006425FD"/>
    <w:rsid w:val="00647741"/>
    <w:rsid w:val="00650179"/>
    <w:rsid w:val="006548D5"/>
    <w:rsid w:val="006552F4"/>
    <w:rsid w:val="00684B0D"/>
    <w:rsid w:val="006B18A2"/>
    <w:rsid w:val="006F1158"/>
    <w:rsid w:val="007016C1"/>
    <w:rsid w:val="00702728"/>
    <w:rsid w:val="007348A3"/>
    <w:rsid w:val="00756909"/>
    <w:rsid w:val="00764EE7"/>
    <w:rsid w:val="007650C7"/>
    <w:rsid w:val="007A5D5A"/>
    <w:rsid w:val="007B464B"/>
    <w:rsid w:val="007D4198"/>
    <w:rsid w:val="007E438F"/>
    <w:rsid w:val="00802CF4"/>
    <w:rsid w:val="00824631"/>
    <w:rsid w:val="00837ECC"/>
    <w:rsid w:val="008545FC"/>
    <w:rsid w:val="00860129"/>
    <w:rsid w:val="00885CDC"/>
    <w:rsid w:val="008A1C4C"/>
    <w:rsid w:val="008A20E9"/>
    <w:rsid w:val="008C3E4C"/>
    <w:rsid w:val="008C50F6"/>
    <w:rsid w:val="008D546D"/>
    <w:rsid w:val="008F1B57"/>
    <w:rsid w:val="008F1E48"/>
    <w:rsid w:val="00903A22"/>
    <w:rsid w:val="009A602D"/>
    <w:rsid w:val="009B0BB1"/>
    <w:rsid w:val="009B1CEE"/>
    <w:rsid w:val="009B20C2"/>
    <w:rsid w:val="00A53D61"/>
    <w:rsid w:val="00A74BB1"/>
    <w:rsid w:val="00A94E8B"/>
    <w:rsid w:val="00AC59DC"/>
    <w:rsid w:val="00AF3974"/>
    <w:rsid w:val="00AF7794"/>
    <w:rsid w:val="00B06821"/>
    <w:rsid w:val="00B3774C"/>
    <w:rsid w:val="00B635F3"/>
    <w:rsid w:val="00B65443"/>
    <w:rsid w:val="00B742B5"/>
    <w:rsid w:val="00B94376"/>
    <w:rsid w:val="00BB7B41"/>
    <w:rsid w:val="00BC747A"/>
    <w:rsid w:val="00BF2D87"/>
    <w:rsid w:val="00C04493"/>
    <w:rsid w:val="00C136D0"/>
    <w:rsid w:val="00C2158A"/>
    <w:rsid w:val="00C23DC7"/>
    <w:rsid w:val="00C532DC"/>
    <w:rsid w:val="00C67FC6"/>
    <w:rsid w:val="00C77028"/>
    <w:rsid w:val="00CB09A2"/>
    <w:rsid w:val="00CB1F56"/>
    <w:rsid w:val="00CC0AC4"/>
    <w:rsid w:val="00CF2DEE"/>
    <w:rsid w:val="00D26668"/>
    <w:rsid w:val="00D3398C"/>
    <w:rsid w:val="00D64823"/>
    <w:rsid w:val="00E17DD8"/>
    <w:rsid w:val="00E343E0"/>
    <w:rsid w:val="00EB25A8"/>
    <w:rsid w:val="00EE47E7"/>
    <w:rsid w:val="00EF2E6B"/>
    <w:rsid w:val="00F00576"/>
    <w:rsid w:val="00F0461C"/>
    <w:rsid w:val="00F43E54"/>
    <w:rsid w:val="00F53083"/>
    <w:rsid w:val="00F70D8B"/>
    <w:rsid w:val="00FB3291"/>
    <w:rsid w:val="00FD18E8"/>
    <w:rsid w:val="00FD2946"/>
    <w:rsid w:val="00FF1E0C"/>
    <w:rsid w:val="00FF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F0C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764E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95C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5D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702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02728"/>
  </w:style>
  <w:style w:type="paragraph" w:styleId="a6">
    <w:name w:val="Balloon Text"/>
    <w:basedOn w:val="a"/>
    <w:semiHidden/>
    <w:rsid w:val="0070272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281966"/>
    <w:pPr>
      <w:jc w:val="center"/>
    </w:pPr>
    <w:rPr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281966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senevaI\AppData\Roaming\Microsoft\&#1064;&#1072;&#1073;&#1083;&#1086;&#1085;&#1099;\&#1055;&#1086;&#1089;&#1090;&#1072;&#1085;.1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Постан.12.dot</Template>
  <TotalTime>1</TotalTime>
  <Pages>30</Pages>
  <Words>5482</Words>
  <Characters>31250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г.Ханты-Мансийск</Company>
  <LinksUpToDate>false</LinksUpToDate>
  <CharactersWithSpaces>36659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BersenevaI</dc:creator>
  <cp:keywords/>
  <dc:description/>
  <cp:lastModifiedBy>Sharubina</cp:lastModifiedBy>
  <cp:revision>2</cp:revision>
  <cp:lastPrinted>2014-05-13T10:39:00Z</cp:lastPrinted>
  <dcterms:created xsi:type="dcterms:W3CDTF">2014-05-15T06:27:00Z</dcterms:created>
  <dcterms:modified xsi:type="dcterms:W3CDTF">2014-05-15T06:27:00Z</dcterms:modified>
</cp:coreProperties>
</file>